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e112" w14:paraId="80ae112" w:rsidRDefault="00483F0F" w:rsidP="00483F0F" w:rsidR="00483F0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F0F" w:rsidP="00483F0F" w:rsidR="00483F0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83F0F" w:rsidP="00483F0F" w:rsidR="00483F0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83F0F" w:rsidP="00483F0F" w:rsidR="00483F0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83F0F" w:rsidP="00483F0F" w:rsidR="00483F0F"/>
    <w:p w:rsidRDefault="00483F0F" w:rsidP="00483F0F" w:rsidR="00483F0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83F0F" w:rsidP="00483F0F" w:rsidR="00483F0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483F0F" w:rsidP="00483F0F" w:rsidR="00483F0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483F0F" w:rsidP="00483F0F" w:rsidR="00483F0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83F0F" w:rsidP="00483F0F" w:rsidR="00483F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6792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KARIKA d. o. o. Buje, Kaldanija 36 A, OIB </w:t>
      </w:r>
      <w:r w:rsidRPr="00483F0F">
        <w:rPr>
          <w:rFonts w:cs="Times New Roman" w:eastAsia="Times New Roman"/>
          <w:szCs w:val="24"/>
          <w:lang w:eastAsia="hr-HR"/>
        </w:rPr>
        <w:t>50605806998</w:t>
      </w:r>
      <w:r>
        <w:rPr>
          <w:rFonts w:cs="Times New Roman" w:eastAsia="Times New Roman"/>
          <w:szCs w:val="24"/>
          <w:lang w:eastAsia="hr-HR"/>
        </w:rPr>
        <w:t>, MBS 130014579,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483F0F" w:rsidP="00483F0F" w:rsidR="00483F0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83F0F" w:rsidP="00483F0F" w:rsidR="00483F0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483F0F" w:rsidP="00483F0F" w:rsidR="00483F0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83F0F" w:rsidP="00483F0F" w:rsidR="00483F0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KARIKA d. o. o. Buje, Kaldanija 36 A, OIB </w:t>
      </w:r>
      <w:r w:rsidRPr="00483F0F">
        <w:rPr>
          <w:rFonts w:cs="Times New Roman" w:eastAsia="Times New Roman"/>
          <w:szCs w:val="24"/>
          <w:lang w:eastAsia="hr-HR"/>
        </w:rPr>
        <w:t>50605806998</w:t>
      </w:r>
      <w:r>
        <w:rPr>
          <w:rFonts w:cs="Times New Roman" w:eastAsia="Times New Roman"/>
          <w:szCs w:val="24"/>
          <w:lang w:eastAsia="hr-HR"/>
        </w:rPr>
        <w:t>, MBS 130014579.</w:t>
      </w:r>
    </w:p>
    <w:p w:rsidRDefault="00483F0F" w:rsidP="00483F0F" w:rsidR="00483F0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83F0F" w:rsidP="00483F0F" w:rsidR="00483F0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483F0F" w:rsidP="00483F0F" w:rsidR="00483F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83F0F" w:rsidP="00483F0F" w:rsidR="00483F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KARIKA d. o. o. Buje.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1687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3.922.214,75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483F0F" w:rsidP="00483F0F" w:rsidR="00483F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83F0F" w:rsidP="00483F0F" w:rsidR="00483F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483F0F" w:rsidP="00483F0F" w:rsidR="00483F0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83F0F" w:rsidP="00483F0F" w:rsidR="00483F0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483F0F" w:rsidP="00483F0F" w:rsidR="00483F0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483F0F" w:rsidP="00483F0F" w:rsidR="00483F0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21D7E">
        <w:rPr>
          <w:rFonts w:cs="Times New Roman" w:eastAsia="Times New Roman"/>
          <w:szCs w:val="24"/>
          <w:lang w:eastAsia="hr-HR"/>
        </w:rPr>
        <w:t>, v. r.</w:t>
      </w:r>
    </w:p>
    <w:p w:rsidRDefault="00483F0F" w:rsidP="00483F0F" w:rsidR="00483F0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483F0F" w:rsidP="00483F0F" w:rsidR="00483F0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483F0F" w:rsidP="00483F0F" w:rsidR="00483F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483F0F" w:rsidP="00483F0F" w:rsidR="00483F0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483F0F" w:rsidP="00483F0F" w:rsidR="00483F0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483F0F" w:rsidP="00483F0F" w:rsidR="00483F0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483F0F" w:rsidP="00483F0F" w:rsidR="00483F0F" w:rsidRPr="00D05CA9">
      <w:pPr>
        <w:tabs>
          <w:tab w:pos="4116" w:val="left"/>
        </w:tabs>
      </w:pPr>
    </w:p>
    <w:p w:rsidRDefault="00483F0F" w:rsidP="00483F0F" w:rsidR="00483F0F" w:rsidRPr="00D05CA9">
      <w:pPr>
        <w:tabs>
          <w:tab w:pos="4116" w:val="left"/>
        </w:tabs>
      </w:pPr>
    </w:p>
    <w:p w:rsidRDefault="00483F0F" w:rsidP="00483F0F" w:rsidR="00483F0F" w:rsidRPr="00D05CA9">
      <w:pPr>
        <w:tabs>
          <w:tab w:pos="4116" w:val="left"/>
        </w:tabs>
      </w:pPr>
    </w:p>
    <w:p w:rsidRDefault="00483F0F" w:rsidP="00483F0F" w:rsidR="00483F0F" w:rsidRPr="00D05CA9">
      <w:pPr>
        <w:tabs>
          <w:tab w:pos="4116" w:val="left"/>
        </w:tabs>
      </w:pPr>
    </w:p>
    <w:p w:rsidRDefault="00483F0F" w:rsidP="00483F0F" w:rsidR="00483F0F" w:rsidRPr="00D05CA9">
      <w:pPr>
        <w:tabs>
          <w:tab w:pos="4116" w:val="left"/>
        </w:tabs>
      </w:pPr>
    </w:p>
    <w:p w:rsidRDefault="00483F0F" w:rsidP="00483F0F" w:rsidR="00483F0F" w:rsidRPr="00D05CA9">
      <w:pPr>
        <w:tabs>
          <w:tab w:pos="4116" w:val="left"/>
        </w:tabs>
      </w:pPr>
    </w:p>
    <w:p w:rsidRDefault="00483F0F" w:rsidP="00483F0F" w:rsidR="00483F0F" w:rsidRPr="00D05CA9">
      <w:pPr>
        <w:tabs>
          <w:tab w:pos="4116" w:val="left"/>
        </w:tabs>
      </w:pPr>
    </w:p>
    <w:p w:rsidRDefault="00483F0F" w:rsidP="00483F0F" w:rsidR="00483F0F" w:rsidRPr="00D05CA9">
      <w:pPr>
        <w:tabs>
          <w:tab w:pos="4116" w:val="left"/>
        </w:tabs>
      </w:pPr>
    </w:p>
    <w:p w:rsidRDefault="00483F0F" w:rsidP="00483F0F" w:rsidR="00483F0F" w:rsidRPr="00D05CA9">
      <w:pPr>
        <w:tabs>
          <w:tab w:pos="4116" w:val="left"/>
        </w:tabs>
      </w:pPr>
    </w:p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 w:rsidRPr="00D05CA9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483F0F" w:rsidP="00483F0F" w:rsidR="00483F0F"/>
    <w:p w:rsidRDefault="00DB1541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13A7" w:rsidP="00483F0F" w:rsidR="005F13A7">
      <w:r>
        <w:separator/>
      </w:r>
    </w:p>
  </w:endnote>
  <w:endnote w:id="0" w:type="continuationSeparator">
    <w:p w:rsidRDefault="005F13A7" w:rsidP="00483F0F" w:rsidR="005F1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13A7" w:rsidP="00483F0F" w:rsidR="005F13A7">
      <w:r>
        <w:separator/>
      </w:r>
    </w:p>
  </w:footnote>
  <w:footnote w:id="0" w:type="continuationSeparator">
    <w:p w:rsidRDefault="005F13A7" w:rsidP="00483F0F" w:rsidR="005F13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3A7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DB1541">
      <w:rPr>
        <w:noProof/>
      </w:rPr>
      <w:t>2</w:t>
    </w:r>
    <w:r>
      <w:fldChar w:fldCharType="end"/>
    </w:r>
    <w:r>
      <w:tab/>
    </w:r>
    <w:r w:rsidRPr="00F65D9B">
      <w:t>11 St-</w:t>
    </w:r>
    <w:r>
      <w:t>37</w:t>
    </w:r>
    <w:r w:rsidR="00483F0F">
      <w:t>8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3A7" w:rsidP="0021081C" w:rsidR="00A81E97">
    <w:pPr>
      <w:pStyle w:val="Zaglavlje"/>
      <w:jc w:val="right"/>
    </w:pPr>
    <w:r>
      <w:t>11 St-37</w:t>
    </w:r>
    <w:r w:rsidR="00483F0F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8F9"/>
    <w:rsid w:val="003258F9"/>
    <w:rsid w:val="00483F0F"/>
    <w:rsid w:val="005F13A7"/>
    <w:rsid w:val="009A6044"/>
    <w:rsid w:val="00BF033F"/>
    <w:rsid w:val="00C21D7E"/>
    <w:rsid w:val="00DB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3F0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3F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3F0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F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3F0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3F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3F0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1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5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54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5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5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3F0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3F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3F0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F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3F0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3F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3F0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1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5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54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5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5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St-378/2015</izvorni_sadrzaj>
    <derivirana_varijabla naziv="DomainObject.Predmet.OznakaBroj_1">St-378/2015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KARIKA d.o.o. BUJE</izvorni_sadrzaj>
    <derivirana_varijabla naziv="DomainObject.Predmet.ProtustrankaFormated_1">  KARIKA d.o.o. BUJE</derivirana_varijabla>
  </DomainObject.Predmet.ProtustrankaFormated>
  <DomainObject.Predmet.ProtustrankaFormatedOIB>
    <izvorni_sadrzaj>  KARIKA d.o.o. BUJE, OIB 50605806998</izvorni_sadrzaj>
    <derivirana_varijabla naziv="DomainObject.Predmet.ProtustrankaFormatedOIB_1">  KARIKA d.o.o. BUJE, OIB 50605806998</derivirana_varijabla>
  </DomainObject.Predmet.ProtustrankaFormatedOIB>
  <DomainObject.Predmet.ProtustrankaFormatedWithAdress>
    <izvorni_sadrzaj> KARIKA d.o.o. BUJE, Kaldanija 36/A, 52460 Buje</izvorni_sadrzaj>
    <derivirana_varijabla naziv="DomainObject.Predmet.ProtustrankaFormatedWithAdress_1"> KARIKA d.o.o. BUJE, Kaldanija 36/A, 52460 Buje</derivirana_varijabla>
  </DomainObject.Predmet.ProtustrankaFormatedWithAdress>
  <DomainObject.Predmet.ProtustrankaFormatedWithAdressOIB>
    <izvorni_sadrzaj> KARIKA d.o.o. BUJE, OIB 50605806998, Kaldanija 36/A, 52460 Buje</izvorni_sadrzaj>
    <derivirana_varijabla naziv="DomainObject.Predmet.ProtustrankaFormatedWithAdressOIB_1"> KARIKA d.o.o. BUJE, OIB 50605806998, Kaldanija 36/A, 52460 Buje</derivirana_varijabla>
  </DomainObject.Predmet.ProtustrankaFormatedWithAdressOIB>
  <DomainObject.Predmet.ProtustrankaWithAdress>
    <izvorni_sadrzaj>KARIKA d.o.o. BUJE Kaldanija 36/A, 52460 Buje</izvorni_sadrzaj>
    <derivirana_varijabla naziv="DomainObject.Predmet.ProtustrankaWithAdress_1">KARIKA d.o.o. BUJE Kaldanija 36/A, 52460 Buje</derivirana_varijabla>
  </DomainObject.Predmet.ProtustrankaWithAdress>
  <DomainObject.Predmet.ProtustrankaWithAdressOIB>
    <izvorni_sadrzaj>KARIKA d.o.o. BUJE, OIB 50605806998, Kaldanija 36/A, 52460 Buje</izvorni_sadrzaj>
    <derivirana_varijabla naziv="DomainObject.Predmet.ProtustrankaWithAdressOIB_1">KARIKA d.o.o. BUJE, OIB 50605806998, Kaldanija 36/A, 52460 Buje</derivirana_varijabla>
  </DomainObject.Predmet.ProtustrankaWithAdressOIB>
  <DomainObject.Predmet.ProtustrankaNazivFormated>
    <izvorni_sadrzaj>KARIKA d.o.o. BUJE</izvorni_sadrzaj>
    <derivirana_varijabla naziv="DomainObject.Predmet.ProtustrankaNazivFormated_1">KARIKA d.o.o. BUJE</derivirana_varijabla>
  </DomainObject.Predmet.ProtustrankaNazivFormated>
  <DomainObject.Predmet.ProtustrankaNazivFormatedOIB>
    <izvorni_sadrzaj>KARIKA d.o.o. BUJE, OIB 50605806998</izvorni_sadrzaj>
    <derivirana_varijabla naziv="DomainObject.Predmet.ProtustrankaNazivFormatedOIB_1">KARIKA d.o.o. BUJE, OIB 50605806998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3922214.75</izvorni_sadrzaj>
    <derivirana_varijabla naziv="DomainObject.Predmet.TrenutnaVrijednost_1">3922214.75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KARIKA d.o.o. BUJE</item>
    </izvorni_sadrzaj>
    <derivirana_varijabla naziv="DomainObject.Predmet.ProtuStrankaListFormated_1">
      <item>KARIKA d.o.o. BUJE</item>
    </derivirana_varijabla>
  </DomainObject.Predmet.ProtuStrankaListFormated>
  <DomainObject.Predmet.ProtuStrankaListFormatedOIB>
    <izvorni_sadrzaj>
      <item>KARIKA d.o.o. BUJE, OIB 50605806998</item>
    </izvorni_sadrzaj>
    <derivirana_varijabla naziv="DomainObject.Predmet.ProtuStrankaListFormatedOIB_1">
      <item>KARIKA d.o.o. BUJE, OIB 50605806998</item>
    </derivirana_varijabla>
  </DomainObject.Predmet.ProtuStrankaListFormatedOIB>
  <DomainObject.Predmet.ProtuStrankaListFormatedWithAdress>
    <izvorni_sadrzaj>
      <item>KARIKA d.o.o. BUJE, Kaldanija 36/A, 52460 Buje</item>
    </izvorni_sadrzaj>
    <derivirana_varijabla naziv="DomainObject.Predmet.ProtuStrankaListFormatedWithAdress_1">
      <item>KARIKA d.o.o. BUJE, Kaldanija 36/A, 52460 Buje</item>
    </derivirana_varijabla>
  </DomainObject.Predmet.ProtuStrankaListFormatedWithAdress>
  <DomainObject.Predmet.ProtuStrankaListFormatedWithAdressOIB>
    <izvorni_sadrzaj>
      <item>KARIKA d.o.o. BUJE, OIB 50605806998, Kaldanija 36/A, 52460 Buje</item>
    </izvorni_sadrzaj>
    <derivirana_varijabla naziv="DomainObject.Predmet.ProtuStrankaListFormatedWithAdressOIB_1">
      <item>KARIKA d.o.o. BUJE, OIB 50605806998, Kaldanija 36/A, 52460 Buje</item>
    </derivirana_varijabla>
  </DomainObject.Predmet.ProtuStrankaListFormatedWithAdressOIB>
  <DomainObject.Predmet.ProtuStrankaListNazivFormated>
    <izvorni_sadrzaj>
      <item>KARIKA d.o.o. BUJE</item>
    </izvorni_sadrzaj>
    <derivirana_varijabla naziv="DomainObject.Predmet.ProtuStrankaListNazivFormated_1">
      <item>KARIKA d.o.o. BUJE</item>
    </derivirana_varijabla>
  </DomainObject.Predmet.ProtuStrankaListNazivFormated>
  <DomainObject.Predmet.ProtuStrankaListNazivFormatedOIB>
    <izvorni_sadrzaj>
      <item>KARIKA d.o.o. BUJE, OIB 50605806998</item>
    </izvorni_sadrzaj>
    <derivirana_varijabla naziv="DomainObject.Predmet.ProtuStrankaListNazivFormatedOIB_1">
      <item>KARIKA d.o.o. BUJE, OIB 50605806998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KARIKA d.o.o. BUJE</izvorni_sadrzaj>
    <derivirana_varijabla naziv="DomainObject.Predmet.ProtustrankaIDrugi_1">KARIKA d.o.o. BUJE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KARIKA d.o.o. BUJE, OIB 50605806998, Kaldanija 36/A, 52460 Buje</izvorni_sadrzaj>
    <derivirana_varijabla naziv="DomainObject.Predmet.ProtustrankaIDrugiAdressOIB_1">KARIKA d.o.o. BUJE, OIB 50605806998, Kaldanija 36/A,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KARIKA d.o.o. BUJE</item>
    </izvorni_sadrzaj>
    <derivirana_varijabla naziv="DomainObject.Predmet.SudioniciListNaziv_1">
      <item>FINANCIJSKA AGENCIJA, RC RIJEKA, PODRUŽNICA PULA, PULA</item>
      <item>KARIKA d.o.o. BUJE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KARIKA d.o.o. BUJE, OIB 50605806998, Kaldanija 36/A,52460 Buje</item>
    </izvorni_sadrzaj>
    <derivirana_varijabla naziv="DomainObject.Predmet.SudioniciListAdressOIB_1">
      <item>FINANCIJSKA AGENCIJA, RC RIJEKA, PODRUŽNICA PULA, PULA, OIB 85821130368, Ulica grada Vukovara 70,Zagreb</item>
      <item>KARIKA d.o.o. BUJE, OIB 50605806998, Kaldanija 36/A,52460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50605806998</item>
    </izvorni_sadrzaj>
    <derivirana_varijabla naziv="DomainObject.Predmet.SudioniciListNazivOIB_1">
      <item>, OIB 85821130368</item>
      <item>, OIB 50605806998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1995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2015-11-26T11:15:00Z</dcterms:created>
  <dc:creator>Mihaela Kaligari</dc:creator>
  <dc:description/>
  <cp:keywords/>
  <cp:lastModifiedBy>Mihaela Kaligari</cp:lastModifiedBy>
  <cp:lastPrinted>2015-12-10T08:41:00Z</cp:lastPrinted>
  <dcterms:modified xmlns:xsi="http://www.w3.org/2001/XMLSchema-instance" xsi:type="dcterms:W3CDTF">2015-12-10T08:42:00Z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