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955d" w14:paraId="a91955d" w:rsidRDefault="00547623" w:rsidP="00547623" w:rsidR="0054762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7623" w:rsidP="00547623" w:rsidR="0054762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47623" w:rsidP="00547623" w:rsidR="0054762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47623" w:rsidP="00547623" w:rsidR="0054762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47623" w:rsidP="00547623" w:rsidR="00547623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47623" w:rsidP="00547623" w:rsidR="0054762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547623" w:rsidP="00547623" w:rsidR="00547623">
      <w:pPr>
        <w:jc w:val="center"/>
        <w:rPr>
          <w:rFonts w:cs="Times New Roman" w:eastAsia="Times New Roman"/>
          <w:szCs w:val="24"/>
        </w:rPr>
      </w:pPr>
    </w:p>
    <w:p w:rsidRDefault="00547623" w:rsidP="00547623" w:rsidR="0054762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547623" w:rsidP="00547623" w:rsidR="00547623">
      <w:pPr>
        <w:rPr>
          <w:rFonts w:cs="Times New Roman" w:eastAsia="Times New Roman"/>
          <w:szCs w:val="24"/>
        </w:rPr>
      </w:pPr>
    </w:p>
    <w:p w:rsidRDefault="00547623" w:rsidP="00547623" w:rsidR="00547623" w:rsidRPr="005476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TECHNO GAMES ONE j.d.o.o. Tar, Perci 1A, OIB </w:t>
      </w:r>
      <w:r w:rsidRPr="00547623">
        <w:rPr>
          <w:rFonts w:cs="Times New Roman" w:eastAsia="Times New Roman"/>
          <w:szCs w:val="24"/>
        </w:rPr>
        <w:t>40462617324</w:t>
      </w:r>
      <w:r>
        <w:rPr>
          <w:rFonts w:cs="Times New Roman" w:eastAsia="Times New Roman"/>
          <w:szCs w:val="24"/>
        </w:rPr>
        <w:t xml:space="preserve">, MBS </w:t>
      </w:r>
      <w:hyperlink r:id="rId9" w:history="true">
        <w:r w:rsidRPr="00547623">
          <w:rPr>
            <w:rFonts w:cs="Times New Roman" w:eastAsia="Times New Roman"/>
            <w:szCs w:val="24"/>
          </w:rPr>
          <w:t>130067839</w:t>
        </w:r>
      </w:hyperlink>
      <w:r>
        <w:rPr>
          <w:rFonts w:cs="Times New Roman" w:eastAsia="Times New Roman"/>
          <w:szCs w:val="24"/>
        </w:rPr>
        <w:t xml:space="preserve">, </w:t>
      </w:r>
      <w:r w:rsidR="003B590B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</w:t>
      </w:r>
      <w:r w:rsidR="003B590B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2018.</w:t>
      </w:r>
    </w:p>
    <w:p w:rsidRDefault="00547623" w:rsidP="00547623" w:rsidR="00547623">
      <w:pPr>
        <w:rPr>
          <w:rFonts w:cs="Times New Roman" w:eastAsia="Times New Roman"/>
          <w:szCs w:val="24"/>
        </w:rPr>
      </w:pPr>
    </w:p>
    <w:p w:rsidRDefault="00547623" w:rsidP="00547623" w:rsidR="0054762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547623" w:rsidP="00547623" w:rsidR="00547623">
      <w:pPr>
        <w:rPr>
          <w:rFonts w:cs="Times New Roman" w:eastAsia="Times New Roman"/>
          <w:szCs w:val="24"/>
        </w:rPr>
      </w:pPr>
    </w:p>
    <w:p w:rsidRDefault="00547623" w:rsidP="00547623" w:rsidR="0054762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TECHNO GAMES ONE j.d.o.o. Tar, Perci 1A, OIB </w:t>
      </w:r>
      <w:r w:rsidRPr="00547623">
        <w:rPr>
          <w:rFonts w:cs="Times New Roman" w:eastAsia="Times New Roman"/>
          <w:szCs w:val="24"/>
        </w:rPr>
        <w:t>40462617324</w:t>
      </w:r>
      <w:r>
        <w:rPr>
          <w:rFonts w:cs="Times New Roman" w:eastAsia="Times New Roman"/>
          <w:szCs w:val="24"/>
        </w:rPr>
        <w:t xml:space="preserve">, MBS </w:t>
      </w:r>
      <w:hyperlink r:id="rId10" w:history="true">
        <w:r w:rsidRPr="00547623">
          <w:rPr>
            <w:rFonts w:cs="Times New Roman" w:eastAsia="Times New Roman"/>
            <w:szCs w:val="24"/>
          </w:rPr>
          <w:t>130067839</w:t>
        </w:r>
      </w:hyperlink>
      <w:r>
        <w:rPr>
          <w:rFonts w:cs="Times New Roman" w:eastAsia="Times New Roman"/>
          <w:szCs w:val="24"/>
        </w:rPr>
        <w:t>.</w:t>
      </w:r>
    </w:p>
    <w:p w:rsidRDefault="00547623" w:rsidP="00547623" w:rsidR="00547623">
      <w:pPr>
        <w:ind w:firstLine="709"/>
        <w:rPr>
          <w:rFonts w:cs="Times New Roman" w:eastAsia="Times New Roman"/>
          <w:szCs w:val="24"/>
        </w:rPr>
      </w:pPr>
    </w:p>
    <w:p w:rsidRDefault="00547623" w:rsidP="00547623" w:rsidR="00547623" w:rsidRPr="00377245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805DB7">
        <w:t xml:space="preserve">Lovorka Juranović iz Rijeke, Verdieva 6/III, OIB </w:t>
      </w:r>
      <w:r w:rsidR="00805DB7" w:rsidRPr="00805DB7">
        <w:t>83481633615</w:t>
      </w:r>
      <w:r w:rsidRPr="00805DB7">
        <w:t>.</w:t>
      </w:r>
    </w:p>
    <w:p w:rsidRDefault="00547623" w:rsidP="00547623" w:rsidR="00547623" w:rsidRPr="00377245">
      <w:pPr>
        <w:rPr>
          <w:rFonts w:cs="Times New Roman" w:eastAsia="Times New Roman"/>
          <w:szCs w:val="20"/>
        </w:rPr>
      </w:pPr>
    </w:p>
    <w:p w:rsidRDefault="00547623" w:rsidP="00547623" w:rsidR="00547623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TECHNO GAMES ONE j.d.o.o. Tar, Perci 1A, OIB </w:t>
      </w:r>
      <w:r w:rsidRPr="00547623">
        <w:rPr>
          <w:rFonts w:cs="Times New Roman" w:eastAsia="Times New Roman"/>
          <w:szCs w:val="24"/>
        </w:rPr>
        <w:t>40462617324</w:t>
      </w:r>
      <w:r>
        <w:rPr>
          <w:rFonts w:cs="Times New Roman" w:eastAsia="Times New Roman"/>
          <w:szCs w:val="24"/>
        </w:rPr>
        <w:t xml:space="preserve">, MBS </w:t>
      </w:r>
      <w:hyperlink r:id="rId11" w:history="true">
        <w:r w:rsidRPr="00547623">
          <w:rPr>
            <w:rFonts w:cs="Times New Roman" w:eastAsia="Times New Roman"/>
            <w:szCs w:val="24"/>
          </w:rPr>
          <w:t>130067839</w:t>
        </w:r>
      </w:hyperlink>
      <w:r>
        <w:rPr>
          <w:rFonts w:cs="Times New Roman" w:eastAsia="Times New Roman"/>
          <w:szCs w:val="24"/>
        </w:rPr>
        <w:t xml:space="preserve">. </w:t>
      </w:r>
    </w:p>
    <w:p w:rsidRDefault="00547623" w:rsidP="00547623" w:rsidR="00547623">
      <w:pPr>
        <w:ind w:firstLine="709"/>
        <w:rPr>
          <w:rFonts w:cs="Times New Roman" w:eastAsia="Times New Roman"/>
          <w:szCs w:val="24"/>
        </w:rPr>
      </w:pPr>
    </w:p>
    <w:p w:rsidRDefault="00547623" w:rsidP="00547623" w:rsidR="0054762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TECHNO GAMES ONE j.d.o.o. Tar, Perci 1A, OIB </w:t>
      </w:r>
      <w:r w:rsidRPr="00547623">
        <w:rPr>
          <w:rFonts w:cs="Times New Roman" w:eastAsia="Times New Roman"/>
          <w:szCs w:val="24"/>
        </w:rPr>
        <w:t>40462617324</w:t>
      </w:r>
      <w:r>
        <w:rPr>
          <w:rFonts w:cs="Times New Roman" w:eastAsia="Times New Roman"/>
          <w:szCs w:val="24"/>
        </w:rPr>
        <w:t xml:space="preserve">, MBS </w:t>
      </w:r>
      <w:hyperlink r:id="rId12" w:history="true">
        <w:r w:rsidRPr="00547623">
          <w:rPr>
            <w:rFonts w:cs="Times New Roman" w:eastAsia="Times New Roman"/>
            <w:szCs w:val="24"/>
          </w:rPr>
          <w:t>130067839</w:t>
        </w:r>
      </w:hyperlink>
      <w:r>
        <w:rPr>
          <w:rFonts w:cs="Times New Roman" w:eastAsia="Times New Roman"/>
          <w:szCs w:val="24"/>
        </w:rPr>
        <w:t>.</w:t>
      </w:r>
    </w:p>
    <w:p w:rsidRDefault="00547623" w:rsidP="00547623" w:rsidR="00547623">
      <w:pPr>
        <w:ind w:firstLine="709"/>
        <w:rPr>
          <w:rFonts w:cs="Times New Roman" w:eastAsia="Times New Roman"/>
          <w:szCs w:val="24"/>
        </w:rPr>
      </w:pPr>
    </w:p>
    <w:p w:rsidRDefault="00547623" w:rsidP="00547623" w:rsidR="00547623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547623" w:rsidP="00547623" w:rsidR="00547623">
      <w:pPr>
        <w:ind w:firstLine="708"/>
        <w:rPr>
          <w:rFonts w:cs="Times New Roman" w:eastAsia="Times New Roman"/>
          <w:szCs w:val="24"/>
        </w:rPr>
      </w:pPr>
    </w:p>
    <w:p w:rsidRDefault="00547623" w:rsidP="00547623" w:rsidR="0054762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13. kolovoza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TECHNO GAMES ONE j.d.o.o. Tar, Perci 1A.</w:t>
      </w:r>
    </w:p>
    <w:p w:rsidRDefault="00547623" w:rsidP="00547623" w:rsidR="00547623">
      <w:pPr>
        <w:ind w:firstLine="708"/>
      </w:pPr>
      <w:r>
        <w:rPr>
          <w:rFonts w:cs="Times New Roman" w:eastAsia="Times New Roman"/>
          <w:szCs w:val="24"/>
        </w:rPr>
        <w:t>Kako</w:t>
      </w:r>
      <w:r>
        <w:rPr>
          <w:rFonts w:eastAsiaTheme="minorHAnsi"/>
          <w:lang w:eastAsia="en-US"/>
        </w:rPr>
        <w:t xml:space="preserve">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3. kolovoza 2018. imao neizvršene osnove za plaćanje u neprekinutom razdoblju od 120 dana u ukupnom iznosu 33.719,45</w:t>
      </w:r>
      <w:r w:rsidRPr="00195EBE">
        <w:t xml:space="preserve"> kn) i da za dužnika </w:t>
      </w:r>
      <w:r>
        <w:t>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7. rujna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St-294/2018-3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547623" w:rsidP="00547623" w:rsidR="0054762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47623" w:rsidP="00547623" w:rsidR="0054762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547623" w:rsidP="00547623" w:rsidR="00547623">
      <w:pPr>
        <w:rPr>
          <w:rFonts w:cs="Times New Roman" w:eastAsia="Times New Roman"/>
          <w:szCs w:val="24"/>
        </w:rPr>
      </w:pPr>
    </w:p>
    <w:p w:rsidRDefault="00547623" w:rsidP="00547623" w:rsidR="0054762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7224E1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</w:t>
      </w:r>
      <w:r w:rsidR="007224E1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2018. </w:t>
      </w:r>
    </w:p>
    <w:p w:rsidRDefault="00547623" w:rsidP="00547623" w:rsidR="00547623">
      <w:pPr>
        <w:rPr>
          <w:rFonts w:cs="Times New Roman" w:eastAsia="Times New Roman"/>
          <w:szCs w:val="24"/>
        </w:rPr>
      </w:pPr>
    </w:p>
    <w:p w:rsidRDefault="00547623" w:rsidP="00547623" w:rsidR="0054762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47623" w:rsidP="00547623" w:rsidR="00547623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547623" w:rsidP="00547623" w:rsidR="0054762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144312">
        <w:rPr>
          <w:rFonts w:cs="Times New Roman" w:eastAsia="Times New Roman"/>
          <w:szCs w:val="24"/>
        </w:rPr>
        <w:t>, v.r.</w:t>
      </w:r>
    </w:p>
    <w:p w:rsidRDefault="00547623" w:rsidP="00547623" w:rsidR="00547623">
      <w:pPr>
        <w:jc w:val="left"/>
        <w:rPr>
          <w:rFonts w:cs="Times New Roman" w:eastAsia="Times New Roman"/>
          <w:szCs w:val="24"/>
        </w:rPr>
      </w:pPr>
    </w:p>
    <w:p w:rsidRDefault="00547623" w:rsidP="00547623" w:rsidR="0054762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47623" w:rsidP="00547623" w:rsidR="00547623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47623" w:rsidP="00547623" w:rsidR="0054762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47623" w:rsidP="00547623" w:rsidR="00547623">
      <w:pPr>
        <w:rPr>
          <w:rFonts w:cs="Times New Roman" w:eastAsia="Times New Roman"/>
          <w:szCs w:val="24"/>
        </w:rPr>
      </w:pPr>
    </w:p>
    <w:p w:rsidRDefault="00547623" w:rsidP="00547623" w:rsidR="0054762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547623" w:rsidP="00547623" w:rsidR="005476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47623" w:rsidP="00547623" w:rsidR="005476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TECHNO GAMES ONE j.d.o.o. Tar, Perci 1A, </w:t>
      </w:r>
    </w:p>
    <w:p w:rsidRDefault="00547623" w:rsidP="00547623" w:rsidR="0054762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Pr="00441349">
        <w:rPr>
          <w:rFonts w:cs="Times New Roman" w:eastAsia="Times New Roman"/>
          <w:szCs w:val="24"/>
        </w:rPr>
        <w:t xml:space="preserve">RH, Ministarstvo financija, Porezna uprava, </w:t>
      </w:r>
      <w:r w:rsidRPr="00441349">
        <w:rPr>
          <w:rFonts w:cs="Times New Roman" w:eastAsia="Times New Roman"/>
          <w:szCs w:val="20"/>
        </w:rPr>
        <w:t>Područni ured 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547623" w:rsidP="00547623" w:rsidR="00547623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2a,</w:t>
      </w:r>
    </w:p>
    <w:p w:rsidRDefault="00547623" w:rsidP="00547623" w:rsidR="00547623">
      <w:pPr>
        <w:rPr>
          <w:rFonts w:cs="Times New Roman" w:eastAsia="Times New Roman"/>
          <w:szCs w:val="20"/>
        </w:rPr>
      </w:pPr>
      <w:r w:rsidRPr="00FF13A0">
        <w:rPr>
          <w:rFonts w:cs="Times New Roman" w:eastAsia="Times New Roman"/>
          <w:szCs w:val="24"/>
        </w:rPr>
        <w:t xml:space="preserve">5. 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DF4EB9">
        <w:t xml:space="preserve">Lovorka Juranović, Rijeka, Verdieva 6/III, </w:t>
      </w:r>
    </w:p>
    <w:p w:rsidRDefault="00547623" w:rsidP="00547623" w:rsidR="00547623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>6. Mrežna 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547623" w:rsidP="00547623" w:rsidR="005476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47623" w:rsidP="00547623" w:rsidR="005476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47623" w:rsidP="00547623" w:rsidR="00547623"/>
    <w:p w:rsidRDefault="00547623" w:rsidP="00547623" w:rsidR="00547623"/>
    <w:p w:rsidRDefault="00547623" w:rsidP="00547623" w:rsidR="00547623"/>
    <w:p w:rsidRDefault="00547623" w:rsidP="00547623" w:rsidR="00547623"/>
    <w:p w:rsidRDefault="00547623" w:rsidP="00547623" w:rsidR="00547623"/>
    <w:p w:rsidRDefault="00547623" w:rsidP="00547623" w:rsidR="00547623"/>
    <w:p w:rsidRDefault="00547623" w:rsidP="00547623" w:rsidR="00547623"/>
    <w:p w:rsidRDefault="00547623" w:rsidP="00547623" w:rsidR="00547623"/>
    <w:p w:rsidRDefault="00547623" w:rsidP="00547623" w:rsidR="00547623"/>
    <w:p w:rsidRDefault="00547623" w:rsidP="00547623" w:rsidR="00547623"/>
    <w:p w:rsidRDefault="001D68F7" w:rsidR="001D68F7"/>
    <w:sectPr w:rsidSect="00077D5C" w:rsidR="001D68F7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623" w:rsidP="00547623" w:rsidR="00547623">
      <w:r>
        <w:separator/>
      </w:r>
    </w:p>
  </w:endnote>
  <w:endnote w:id="0" w:type="continuationSeparator">
    <w:p w:rsidRDefault="00547623" w:rsidP="00547623" w:rsidR="00547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623" w:rsidP="00547623" w:rsidR="00547623">
      <w:r>
        <w:separator/>
      </w:r>
    </w:p>
  </w:footnote>
  <w:footnote w:id="0" w:type="continuationSeparator">
    <w:p w:rsidRDefault="00547623" w:rsidP="00547623" w:rsidR="005476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623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44312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>
                  <w:t>9 St-294/2018</w:t>
                </w:r>
                <w:r w:rsidR="003B590B">
                  <w:t>-4</w:t>
                </w:r>
              </w:sdtContent>
            </w:sdt>
            <w:r>
              <w:t xml:space="preserve"> </w:t>
            </w:r>
          </w:sdtContent>
        </w:sdt>
        <w:r>
          <w:t xml:space="preserve">  </w:t>
        </w:r>
      </w:sdtContent>
    </w:sdt>
  </w:p>
  <w:p w:rsidRDefault="00144312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547623" w:rsidP="00077D5C" w:rsidR="00077D5C">
        <w:pPr>
          <w:pStyle w:val="Zaglavlje"/>
          <w:jc w:val="right"/>
        </w:pPr>
        <w:r>
          <w:t>9 St-294/2018</w:t>
        </w:r>
        <w:r w:rsidR="003B590B">
          <w:t>-4</w:t>
        </w:r>
      </w:p>
    </w:sdtContent>
  </w:sdt>
  <w:p w:rsidRDefault="00144312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623"/>
    <w:rsid w:val="00144312"/>
    <w:rsid w:val="001D68F7"/>
    <w:rsid w:val="003B590B"/>
    <w:rsid w:val="00547623"/>
    <w:rsid w:val="007224E1"/>
    <w:rsid w:val="00805DB7"/>
    <w:rsid w:val="00DF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762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762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762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76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762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76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7623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476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44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31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4431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4431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4431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762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762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762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76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762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76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7623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476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44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31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4431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4431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4431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996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13006783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13006783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13006783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130067839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TECHNO GAMES ONE j.d.o.o. TAR</izvorni_sadrzaj>
    <derivirana_varijabla naziv="DomainObject.Predmet.ProtustrankaFormated_1">  TECHNO GAMES ONE j.d.o.o. TAR</derivirana_varijabla>
  </DomainObject.Predmet.ProtustrankaFormated>
  <DomainObject.Predmet.ProtustrankaFormatedOIB>
    <izvorni_sadrzaj>  TECHNO GAMES ONE j.d.o.o. TAR, OIB 40462617324</izvorni_sadrzaj>
    <derivirana_varijabla naziv="DomainObject.Predmet.ProtustrankaFormatedOIB_1">  TECHNO GAMES ONE j.d.o.o. TAR, OIB 40462617324</derivirana_varijabla>
  </DomainObject.Predmet.ProtustrankaFormatedOIB>
  <DomainObject.Predmet.ProtustrankaFormatedWithAdress>
    <izvorni_sadrzaj> TECHNO GAMES ONE j.d.o.o. TAR, Perci, Perci/1 A, 52465 Tar</izvorni_sadrzaj>
    <derivirana_varijabla naziv="DomainObject.Predmet.ProtustrankaFormatedWithAdress_1"> TECHNO GAMES ONE j.d.o.o. TAR, Perci, Perci/1 A, 52465 Tar</derivirana_varijabla>
  </DomainObject.Predmet.ProtustrankaFormatedWithAdress>
  <DomainObject.Predmet.ProtustrankaFormatedWithAdressOIB>
    <izvorni_sadrzaj> TECHNO GAMES ONE j.d.o.o. TAR, OIB 40462617324, Perci, Perci/1 A, 52465 Tar</izvorni_sadrzaj>
    <derivirana_varijabla naziv="DomainObject.Predmet.ProtustrankaFormatedWithAdressOIB_1"> TECHNO GAMES ONE j.d.o.o. TAR, OIB 40462617324, Perci, Perci/1 A, 52465 Tar</derivirana_varijabla>
  </DomainObject.Predmet.ProtustrankaFormatedWithAdressOIB>
  <DomainObject.Predmet.ProtustrankaWithAdress>
    <izvorni_sadrzaj>TECHNO GAMES ONE j.d.o.o. TAR Perci, Perci/1 A, 52465 Tar</izvorni_sadrzaj>
    <derivirana_varijabla naziv="DomainObject.Predmet.ProtustrankaWithAdress_1">TECHNO GAMES ONE j.d.o.o. TAR Perci, Perci/1 A, 52465 Tar</derivirana_varijabla>
  </DomainObject.Predmet.ProtustrankaWithAdress>
  <DomainObject.Predmet.ProtustrankaWithAdressOIB>
    <izvorni_sadrzaj>TECHNO GAMES ONE j.d.o.o. TAR, OIB 40462617324, Perci, Perci/1 A, 52465 Tar</izvorni_sadrzaj>
    <derivirana_varijabla naziv="DomainObject.Predmet.ProtustrankaWithAdressOIB_1">TECHNO GAMES ONE j.d.o.o. TAR, OIB 40462617324, Perci, Perci/1 A, 52465 Tar</derivirana_varijabla>
  </DomainObject.Predmet.ProtustrankaWithAdressOIB>
  <DomainObject.Predmet.ProtustrankaNazivFormated>
    <izvorni_sadrzaj>TECHNO GAMES ONE j.d.o.o. TAR</izvorni_sadrzaj>
    <derivirana_varijabla naziv="DomainObject.Predmet.ProtustrankaNazivFormated_1">TECHNO GAMES ONE j.d.o.o. TAR</derivirana_varijabla>
  </DomainObject.Predmet.ProtustrankaNazivFormated>
  <DomainObject.Predmet.ProtustrankaNazivFormatedOIB>
    <izvorni_sadrzaj>TECHNO GAMES ONE j.d.o.o. TAR, OIB 40462617324</izvorni_sadrzaj>
    <derivirana_varijabla naziv="DomainObject.Predmet.ProtustrankaNazivFormatedOIB_1">TECHNO GAMES ONE j.d.o.o. TAR, OIB 40462617324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33719.45</izvorni_sadrzaj>
    <derivirana_varijabla naziv="DomainObject.Predmet.TrenutnaVrijednost_1">33719.45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TECHNO GAMES ONE j.d.o.o. TAR</item>
    </izvorni_sadrzaj>
    <derivirana_varijabla naziv="DomainObject.Predmet.ProtuStrankaListFormated_1">
      <item>TECHNO GAMES ONE j.d.o.o. TAR</item>
    </derivirana_varijabla>
  </DomainObject.Predmet.ProtuStrankaListFormated>
  <DomainObject.Predmet.ProtuStrankaListFormatedOIB>
    <izvorni_sadrzaj>
      <item>TECHNO GAMES ONE j.d.o.o. TAR, OIB 40462617324</item>
    </izvorni_sadrzaj>
    <derivirana_varijabla naziv="DomainObject.Predmet.ProtuStrankaListFormatedOIB_1">
      <item>TECHNO GAMES ONE j.d.o.o. TAR, OIB 40462617324</item>
    </derivirana_varijabla>
  </DomainObject.Predmet.ProtuStrankaListFormatedOIB>
  <DomainObject.Predmet.ProtuStrankaListFormatedWithAdress>
    <izvorni_sadrzaj>
      <item>TECHNO GAMES ONE j.d.o.o. TAR, Perci, Perci/1 A, 52465 Tar</item>
    </izvorni_sadrzaj>
    <derivirana_varijabla naziv="DomainObject.Predmet.ProtuStrankaListFormatedWithAdress_1">
      <item>TECHNO GAMES ONE j.d.o.o. TAR, Perci, Perci/1 A, 52465 Tar</item>
    </derivirana_varijabla>
  </DomainObject.Predmet.ProtuStrankaListFormatedWithAdress>
  <DomainObject.Predmet.ProtuStrankaListFormatedWithAdressOIB>
    <izvorni_sadrzaj>
      <item>TECHNO GAMES ONE j.d.o.o. TAR, OIB 40462617324, Perci, Perci/1 A, 52465 Tar</item>
    </izvorni_sadrzaj>
    <derivirana_varijabla naziv="DomainObject.Predmet.ProtuStrankaListFormatedWithAdressOIB_1">
      <item>TECHNO GAMES ONE j.d.o.o. TAR, OIB 40462617324, Perci, Perci/1 A, 52465 Tar</item>
    </derivirana_varijabla>
  </DomainObject.Predmet.ProtuStrankaListFormatedWithAdressOIB>
  <DomainObject.Predmet.ProtuStrankaListNazivFormated>
    <izvorni_sadrzaj>
      <item>TECHNO GAMES ONE j.d.o.o. TAR</item>
    </izvorni_sadrzaj>
    <derivirana_varijabla naziv="DomainObject.Predmet.ProtuStrankaListNazivFormated_1">
      <item>TECHNO GAMES ONE j.d.o.o. TAR</item>
    </derivirana_varijabla>
  </DomainObject.Predmet.ProtuStrankaListNazivFormated>
  <DomainObject.Predmet.ProtuStrankaListNazivFormatedOIB>
    <izvorni_sadrzaj>
      <item>TECHNO GAMES ONE j.d.o.o. TAR, OIB 40462617324</item>
    </izvorni_sadrzaj>
    <derivirana_varijabla naziv="DomainObject.Predmet.ProtuStrankaListNazivFormatedOIB_1">
      <item>TECHNO GAMES ONE j.d.o.o. TAR, OIB 40462617324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TECHNO GAMES ONE j.d.o.o. TAR</izvorni_sadrzaj>
    <derivirana_varijabla naziv="DomainObject.Predmet.ProtustrankaIDrugi_1">TECHNO GAMES ONE j.d.o.o. TAR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TECHNO GAMES ONE j.d.o.o. TAR, OIB 40462617324, Perci, Perci/1 A, 52465 Tar</izvorni_sadrzaj>
    <derivirana_varijabla naziv="DomainObject.Predmet.ProtustrankaIDrugiAdressOIB_1">TECHNO GAMES ONE j.d.o.o. TAR, OIB 40462617324, Perci, Perci/1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TECHNO GAMES ONE j.d.o.o. TAR</item>
    </izvorni_sadrzaj>
    <derivirana_varijabla naziv="DomainObject.Predmet.SudioniciListNaziv_1">
      <item>FINANCIJSKA AGENCIJA, RC RIJEKA, PODRUŽNICA PULA, PULA</item>
      <item>TECHNO GAMES ONE j.d.o.o. TAR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TECHNO GAMES ONE j.d.o.o. TAR, OIB 40462617324, Perci, Perci/1 A,52465 Tar</item>
    </izvorni_sadrzaj>
    <derivirana_varijabla naziv="DomainObject.Predmet.SudioniciListAdressOIB_1">
      <item>FINANCIJSKA AGENCIJA, RC RIJEKA, PODRUŽNICA PULA, PULA, OIB 85821130368, F.KURELCA 8,51000 Rijeka</item>
      <item>TECHNO GAMES ONE j.d.o.o. TAR, OIB 40462617324, Perci, Perci/1 A,52465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40462617324</item>
    </izvorni_sadrzaj>
    <derivirana_varijabla naziv="DomainObject.Predmet.SudioniciListNazivOIB_1">
      <item>, OIB 85821130368</item>
      <item>, OIB 40462617324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3587</properties:Characters>
  <properties:Lines>93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2018-11-15T13:01:00Z</dcterms:created>
  <dc:creator>Ela Sošić</dc:creator>
  <cp:lastModifiedBy>Ana Jeromela</cp:lastModifiedBy>
  <cp:lastPrinted>2018-12-31T11:25:00Z</cp:lastPrinted>
  <dcterms:modified xmlns:xsi="http://www.w3.org/2001/XMLSchema-instance" xsi:type="dcterms:W3CDTF">2018-12-31T11:25:00Z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(St-294-18 TECHNO GAMES ONE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