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ba3a" w14:paraId="74fba3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6F2BDC">
        <w:rPr>
          <w:rFonts w:eastAsia="Times New Roman" w:hAnsi="Times New Roman" w:ascii="Times New Roman"/>
          <w:noProof/>
          <w:szCs w:val="20"/>
          <w:lang w:eastAsia="hr-HR"/>
        </w:rPr>
        <w:t>087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394282">
        <w:rPr>
          <w:rFonts w:eastAsia="Times New Roman" w:hAnsi="Times New Roman" w:ascii="Times New Roman"/>
          <w:noProof/>
          <w:szCs w:val="20"/>
          <w:lang w:eastAsia="hr-HR"/>
        </w:rPr>
        <w:t>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4713E6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6F2BDC" w:rsidRPr="006F2BDC">
        <w:rPr>
          <w:rFonts w:eastAsia="Times New Roman" w:hAnsi="Times New Roman" w:ascii="Times New Roman"/>
          <w:noProof/>
          <w:szCs w:val="20"/>
          <w:lang w:eastAsia="hr-HR"/>
        </w:rPr>
        <w:t>PRIMA ZENIT j.d.o.o. za ugostiteljstvo, OIB: 92040328810, MBS: 080857599, Velika Gorica, Stjepana Fabijančića Jape 51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6F2BDC" w:rsidRPr="006F2BDC">
        <w:rPr>
          <w:rFonts w:hAnsi="Times New Roman" w:ascii="Times New Roman"/>
        </w:rPr>
        <w:t>PRIMA ZENIT j.d.o.o. za ugostiteljstvo, OIB: 92040328810, MBS: 080857599, Velika Gorica, Stjepana Fabijančića Jape 51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3A79">
        <w:rPr>
          <w:rFonts w:hAnsi="Times New Roman" w:ascii="Times New Roman"/>
        </w:rPr>
        <w:t>5</w:t>
      </w:r>
      <w:r w:rsidR="006F2BDC">
        <w:rPr>
          <w:rFonts w:hAnsi="Times New Roman" w:ascii="Times New Roman"/>
        </w:rPr>
        <w:t>087</w:t>
      </w:r>
      <w:r w:rsidR="003A6EA0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545CB2">
        <w:rPr>
          <w:rFonts w:hAnsi="Times New Roman" w:ascii="Times New Roman"/>
        </w:rPr>
        <w:t>2</w:t>
      </w:r>
      <w:r w:rsidR="006F2BDC">
        <w:rPr>
          <w:rFonts w:hAnsi="Times New Roman" w:ascii="Times New Roman"/>
        </w:rPr>
        <w:t>5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6F2BDC">
        <w:rPr>
          <w:rFonts w:hAnsi="Times New Roman" w:ascii="Times New Roman"/>
        </w:rPr>
        <w:t>180.754,44</w:t>
      </w:r>
      <w:r w:rsidR="00545CB2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6F2BDC">
        <w:rPr>
          <w:rFonts w:hAnsi="Times New Roman" w:ascii="Times New Roman"/>
        </w:rPr>
        <w:t>1.045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303A79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7E4B66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7E4B66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ovl.službenik</w:t>
      </w:r>
    </w:p>
    <w:p w:rsidRDefault="007E4B66" w:rsidP="001725CA" w:rsidR="007E4B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7E4B6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3E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3A79">
      <w:rPr>
        <w:rFonts w:hAnsi="Times New Roman" w:ascii="Times New Roman"/>
      </w:rPr>
      <w:t>5</w:t>
    </w:r>
    <w:r w:rsidR="006F2BDC">
      <w:rPr>
        <w:rFonts w:hAnsi="Times New Roman" w:ascii="Times New Roman"/>
      </w:rPr>
      <w:t>087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394282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94282"/>
    <w:rsid w:val="003A6EA0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713E6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45CB2"/>
    <w:rsid w:val="00585AFA"/>
    <w:rsid w:val="00635B9D"/>
    <w:rsid w:val="00665D5F"/>
    <w:rsid w:val="00694A32"/>
    <w:rsid w:val="006A451A"/>
    <w:rsid w:val="006F2BDC"/>
    <w:rsid w:val="007035B4"/>
    <w:rsid w:val="00726CAA"/>
    <w:rsid w:val="00752751"/>
    <w:rsid w:val="0077109B"/>
    <w:rsid w:val="00772124"/>
    <w:rsid w:val="00787E99"/>
    <w:rsid w:val="007A3329"/>
    <w:rsid w:val="007B4BEE"/>
    <w:rsid w:val="007B4D18"/>
    <w:rsid w:val="007C7F81"/>
    <w:rsid w:val="007D4CE5"/>
    <w:rsid w:val="007E4B66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74EA4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07E34"/>
    <w:rsid w:val="00C123EA"/>
    <w:rsid w:val="00C3624C"/>
    <w:rsid w:val="00C73EA6"/>
    <w:rsid w:val="00C9757B"/>
    <w:rsid w:val="00C97C70"/>
    <w:rsid w:val="00CA4F2A"/>
    <w:rsid w:val="00CC0902"/>
    <w:rsid w:val="00CD127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EF4306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St-5087/2016-15</izvorni_sadrzaj>
    <derivirana_varijabla naziv="DomainObject.Oznaka_1">St-5087/2016-15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5087</izvorni_sadrzaj>
    <derivirana_varijabla naziv="DomainObject.Predmet.Broj_1">5087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St-5087/2016</izvorni_sadrzaj>
    <derivirana_varijabla naziv="DomainObject.Predmet.OznakaBroj_1">St-5087/2016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ZENIT j.d.o.o. za ugostiteljstvo</izvorni_sadrzaj>
    <derivirana_varijabla naziv="DomainObject.Predmet.ProtustrankaFormated_1">  PRIMA ZENIT j.d.o.o. za ugostiteljstvo</derivirana_varijabla>
  </DomainObject.Predmet.ProtustrankaFormated>
  <DomainObject.Predmet.ProtustrankaFormatedOIB>
    <izvorni_sadrzaj>  PRIMA ZENIT j.d.o.o. za ugostiteljstvo, OIB 92040328810</izvorni_sadrzaj>
    <derivirana_varijabla naziv="DomainObject.Predmet.ProtustrankaFormatedOIB_1">  PRIMA ZENIT j.d.o.o. za ugostiteljstvo, OIB 92040328810</derivirana_varijabla>
  </DomainObject.Predmet.ProtustrankaFormatedOIB>
  <DomainObject.Predmet.ProtustrankaFormatedWithAdress>
    <izvorni_sadrzaj> PRIMA ZENIT j.d.o.o. za ugostiteljstvo, Stjepana Fabijančića Jape 51, 10410 Velika Gorica</izvorni_sadrzaj>
    <derivirana_varijabla naziv="DomainObject.Predmet.ProtustrankaFormatedWithAdress_1"> PRIMA ZENIT j.d.o.o. za ugostiteljstvo, Stjepana Fabijančića Jape 51, 10410 Velika Gorica</derivirana_varijabla>
  </DomainObject.Predmet.ProtustrankaFormatedWithAdress>
  <DomainObject.Predmet.ProtustrankaFormatedWithAdressOIB>
    <izvorni_sadrzaj> PRIMA ZENIT j.d.o.o. za ugostiteljstvo, OIB 92040328810, Stjepana Fabijančića Jape 51, 10410 Velika Gorica</izvorni_sadrzaj>
    <derivirana_varijabla naziv="DomainObject.Predmet.ProtustrankaFormatedWithAdressOIB_1"> PRIMA ZENIT j.d.o.o. za ugostiteljstvo, OIB 92040328810, Stjepana Fabijančića Jape 51, 10410 Velika Gorica</derivirana_varijabla>
  </DomainObject.Predmet.ProtustrankaFormatedWithAdressOIB>
  <DomainObject.Predmet.ProtustrankaWithAdress>
    <izvorni_sadrzaj>PRIMA ZENIT j.d.o.o. za ugostiteljstvo Stjepana Fabijančića Jape 51, 10410 Velika Gorica</izvorni_sadrzaj>
    <derivirana_varijabla naziv="DomainObject.Predmet.ProtustrankaWithAdress_1">PRIMA ZENIT j.d.o.o. za ugostiteljstvo Stjepana Fabijančića Jape 51, 10410 Velika Gorica</derivirana_varijabla>
  </DomainObject.Predmet.ProtustrankaWithAdress>
  <DomainObject.Predmet.ProtustrankaWithAdressOIB>
    <izvorni_sadrzaj>PRIMA ZENIT j.d.o.o. za ugostiteljstvo, OIB 92040328810, Stjepana Fabijančića Jape 51, 10410 Velika Gorica</izvorni_sadrzaj>
    <derivirana_varijabla naziv="DomainObject.Predmet.ProtustrankaWithAdressOIB_1">PRIMA ZENIT j.d.o.o. za ugostiteljstvo, OIB 92040328810, Stjepana Fabijančića Jape 51, 10410 Velika Gorica</derivirana_varijabla>
  </DomainObject.Predmet.ProtustrankaWithAdressOIB>
  <DomainObject.Predmet.ProtustrankaNazivFormated>
    <izvorni_sadrzaj>PRIMA ZENIT j.d.o.o. za ugostiteljstvo</izvorni_sadrzaj>
    <derivirana_varijabla naziv="DomainObject.Predmet.ProtustrankaNazivFormated_1">PRIMA ZENIT j.d.o.o. za ugostiteljstvo</derivirana_varijabla>
  </DomainObject.Predmet.ProtustrankaNazivFormated>
  <DomainObject.Predmet.ProtustrankaNazivFormatedOIB>
    <izvorni_sadrzaj>PRIMA ZENIT j.d.o.o. za ugostiteljstvo, OIB 92040328810</izvorni_sadrzaj>
    <derivirana_varijabla naziv="DomainObject.Predmet.ProtustrankaNazivFormatedOIB_1">PRIMA ZENIT j.d.o.o. za ugostiteljstvo, OIB 92040328810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ZENIT j.d.o.o. za ugostiteljstvo</item>
    </izvorni_sadrzaj>
    <derivirana_varijabla naziv="DomainObject.Predmet.ProtuStrankaListFormated_1">
      <item>PRIMA ZENIT j.d.o.o. za ugostiteljstvo</item>
    </derivirana_varijabla>
  </DomainObject.Predmet.ProtuStrankaListFormated>
  <DomainObject.Predmet.ProtuStrankaListFormatedOIB>
    <izvorni_sadrzaj>
      <item>PRIMA ZENIT j.d.o.o. za ugostiteljstvo, OIB 92040328810</item>
    </izvorni_sadrzaj>
    <derivirana_varijabla naziv="DomainObject.Predmet.ProtuStrankaListFormatedOIB_1">
      <item>PRIMA ZENIT j.d.o.o. za ugostiteljstvo, OIB 92040328810</item>
    </derivirana_varijabla>
  </DomainObject.Predmet.ProtuStrankaListFormatedOIB>
  <DomainObject.Predmet.ProtuStrankaListFormatedWithAdress>
    <izvorni_sadrzaj>
      <item>PRIMA ZENIT j.d.o.o. za ugostiteljstvo, Stjepana Fabijančića Jape 51, 10410 Velika Gorica</item>
    </izvorni_sadrzaj>
    <derivirana_varijabla naziv="DomainObject.Predmet.ProtuStrankaListFormatedWithAdress_1">
      <item>PRIMA ZENIT j.d.o.o. za ugostiteljstvo, Stjepana Fabijančića Jape 51, 10410 Velika Gorica</item>
    </derivirana_varijabla>
  </DomainObject.Predmet.ProtuStrankaListFormatedWithAdress>
  <DomainObject.Predmet.ProtuStrankaListFormatedWithAdressOIB>
    <izvorni_sadrzaj>
      <item>PRIMA ZENIT j.d.o.o. za ugostiteljstvo, OIB 92040328810, Stjepana Fabijančića Jape 51, 10410 Velika Gorica</item>
    </izvorni_sadrzaj>
    <derivirana_varijabla naziv="DomainObject.Predmet.ProtuStrankaListFormatedWithAdressOIB_1">
      <item>PRIMA ZENIT j.d.o.o. za ugostiteljstvo, OIB 92040328810, Stjepana Fabijančića Jape 51, 10410 Velika Gorica</item>
    </derivirana_varijabla>
  </DomainObject.Predmet.ProtuStrankaListFormatedWithAdressOIB>
  <DomainObject.Predmet.ProtuStrankaListNazivFormated>
    <izvorni_sadrzaj>
      <item>PRIMA ZENIT j.d.o.o. za ugostiteljstvo</item>
    </izvorni_sadrzaj>
    <derivirana_varijabla naziv="DomainObject.Predmet.ProtuStrankaListNazivFormated_1">
      <item>PRIMA ZENIT j.d.o.o. za ugostiteljstvo</item>
    </derivirana_varijabla>
  </DomainObject.Predmet.ProtuStrankaListNazivFormated>
  <DomainObject.Predmet.ProtuStrankaListNazivFormatedOIB>
    <izvorni_sadrzaj>
      <item>PRIMA ZENIT j.d.o.o. za ugostiteljstvo, OIB 92040328810</item>
    </izvorni_sadrzaj>
    <derivirana_varijabla naziv="DomainObject.Predmet.ProtuStrankaListNazivFormatedOIB_1">
      <item>PRIMA ZENIT j.d.o.o. za ugostiteljstvo, OIB 92040328810</item>
    </derivirana_varijabla>
  </DomainObject.Predmet.ProtuStrankaListNazivFormatedOIB>
  <DomainObject.Predmet.OstaliListFormated>
    <izvorni_sadrzaj>
      <item>SLOBODAN VUCELIĆ</item>
    </izvorni_sadrzaj>
    <derivirana_varijabla naziv="DomainObject.Predmet.OstaliListFormated_1">
      <item>SLOBODAN VUCELIĆ</item>
    </derivirana_varijabla>
  </DomainObject.Predmet.OstaliListFormated>
  <DomainObject.Predmet.OstaliListFormatedOIB>
    <izvorni_sadrzaj>
      <item>SLOBODAN VUCELIĆ, OIB 88719020909</item>
    </izvorni_sadrzaj>
    <derivirana_varijabla naziv="DomainObject.Predmet.OstaliListFormatedOIB_1">
      <item>SLOBODAN VUCELIĆ, OIB 88719020909</item>
    </derivirana_varijabla>
  </DomainObject.Predmet.OstaliListFormatedOIB>
  <DomainObject.Predmet.OstaliListFormatedWithAdress>
    <izvorni_sadrzaj>
      <item>SLOBODAN VUCELIĆ, Velika Rasinjica 6, 48312 Velika Rasinjica</item>
    </izvorni_sadrzaj>
    <derivirana_varijabla naziv="DomainObject.Predmet.OstaliListFormatedWithAdress_1">
      <item>SLOBODAN VUCELIĆ, Velika Rasinjica 6, 48312 Velika Rasinjica</item>
    </derivirana_varijabla>
  </DomainObject.Predmet.OstaliListFormatedWithAdress>
  <DomainObject.Predmet.OstaliListFormatedWithAdressOIB>
    <izvorni_sadrzaj>
      <item>SLOBODAN VUCELIĆ, OIB 88719020909, Velika Rasinjica 6, 48312 Velika Rasinjica</item>
    </izvorni_sadrzaj>
    <derivirana_varijabla naziv="DomainObject.Predmet.OstaliListFormatedWithAdressOIB_1">
      <item>SLOBODAN VUCELIĆ, OIB 88719020909, Velika Rasinjica 6, 48312 Velika Rasinjica</item>
    </derivirana_varijabla>
  </DomainObject.Predmet.OstaliListFormatedWithAdressOIB>
  <DomainObject.Predmet.OstaliListNazivFormated>
    <izvorni_sadrzaj>
      <item>SLOBODAN VUCELIĆ</item>
    </izvorni_sadrzaj>
    <derivirana_varijabla naziv="DomainObject.Predmet.OstaliListNazivFormated_1">
      <item>SLOBODAN VUCELIĆ</item>
    </derivirana_varijabla>
  </DomainObject.Predmet.OstaliListNazivFormated>
  <DomainObject.Predmet.OstaliListNazivFormatedOIB>
    <izvorni_sadrzaj>
      <item>SLOBODAN VUCELIĆ, OIB 88719020909</item>
    </izvorni_sadrzaj>
    <derivirana_varijabla naziv="DomainObject.Predmet.OstaliListNazivFormatedOIB_1">
      <item>SLOBODAN VUCELIĆ, OIB 88719020909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St-5087/2016-15</izvorni_sadrzaj>
    <derivirana_varijabla naziv="DomainObject.PoslovniBrojDokumenta_1">St-5087/2016-15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ZENIT j.d.o.o. za ugostiteljstvo</izvorni_sadrzaj>
    <derivirana_varijabla naziv="DomainObject.Predmet.ProtustrankaIDrugi_1">PRIMA ZENIT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ZENIT j.d.o.o. za ugostiteljstvo, OIB 92040328810, Stjepana Fabijančića Jape 51, 10410 Velika Gorica</izvorni_sadrzaj>
    <derivirana_varijabla naziv="DomainObject.Predmet.ProtustrankaIDrugiAdressOIB_1">PRIMA ZENIT j.d.o.o. za ugostiteljstvo, OIB 92040328810, Stjepana Fabijančića Jape 51,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 ZENIT j.d.o.o. za ugostiteljstvo</item>
      <item>SLOBODAN VUCELIĆ</item>
    </izvorni_sadrzaj>
    <derivirana_varijabla naziv="DomainObject.Predmet.SudioniciListNaziv_1">
      <item>FINA Regionalni centar Zagreb</item>
      <item>PRIMA ZENIT j.d.o.o. za ugostiteljstvo</item>
      <item>SLOBODAN VUCELIĆ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PRIMA ZENIT j.d.o.o. za ugostiteljstvo, OIB 92040328810, Stjepana Fabijančića Jape 51,10410 Velika Gorica</item>
      <item>SLOBODAN VUCELIĆ, OIB 88719020909, Velika Rasinjica 6,48312 Velika Rasinjica</item>
    </izvorni_sadrzaj>
    <derivirana_varijabla naziv="DomainObject.Predmet.SudioniciListAdressOIB_1">
      <item>FINA Regionalni centar Zagreb, OIB 85821130368, Trg svibanjskih žrtava 1995. br. 1,10000 Zagreb</item>
      <item>PRIMA ZENIT j.d.o.o. za ugostiteljstvo, OIB 92040328810, Stjepana Fabijančića Jape 51,10410 Velika Gorica</item>
      <item>SLOBODAN VUCELIĆ, OIB 88719020909, Velika Rasinjica 6,48312 Velika Rasinjica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92040328810</item>
      <item>, OIB 88719020909</item>
    </izvorni_sadrzaj>
    <derivirana_varijabla naziv="DomainObject.Predmet.SudioniciListNazivOIB_1">
      <item>, OIB 85821130368</item>
      <item>, OIB 92040328810</item>
      <item>, OIB 88719020909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E55FF-8E28-423B-9B3D-11276C420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2658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2017-11-30T11:36:00Z</dcterms:created>
  <dc:creator>Vesna Fundurulić Perišin</dc:creator>
  <cp:lastModifiedBy>Ivana Stampf</cp:lastModifiedBy>
  <cp:lastPrinted>2017-11-30T11:59:00Z</cp:lastPrinted>
  <dcterms:modified xmlns:xsi="http://www.w3.org/2001/XMLSchema-instance" xsi:type="dcterms:W3CDTF">2017-11-30T12:02:00Z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St-5087/2016-15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