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04b" w14:paraId="d74f04b" w:rsidRDefault="00681BE4" w:rsidP="00681BE4" w:rsidR="00681BE4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681BE4" w:rsidP="00681BE4" w:rsidR="00681BE4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81BE4" w:rsidP="00681BE4" w:rsidR="00681BE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St-281/2</w:t>
      </w:r>
      <w:r w:rsidRPr="004A3FA5">
        <w:t>01</w:t>
      </w:r>
      <w:r>
        <w:t>7</w:t>
      </w:r>
      <w:r w:rsidRPr="004A3FA5">
        <w:t>-</w:t>
      </w:r>
      <w:r>
        <w:t>53</w:t>
      </w:r>
    </w:p>
    <w:p w:rsidRDefault="00681BE4" w:rsidP="00681BE4" w:rsidR="00681BE4">
      <w:r w:rsidRPr="0047448E">
        <w:t xml:space="preserve"> TRGOVAČKI SUD U </w:t>
      </w:r>
      <w:r>
        <w:t>PAZINU</w:t>
      </w:r>
    </w:p>
    <w:p w:rsidRDefault="00681BE4" w:rsidP="00681BE4" w:rsidR="00681BE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81BE4" w:rsidP="00681BE4" w:rsidR="00681BE4">
      <w:pPr>
        <w:jc w:val="center"/>
        <w:rPr>
          <w:b/>
        </w:rPr>
      </w:pPr>
    </w:p>
    <w:p w:rsidRDefault="00681BE4" w:rsidP="00681BE4" w:rsidR="00681BE4"/>
    <w:p w:rsidRDefault="00681BE4" w:rsidP="00681BE4" w:rsidR="00681BE4"/>
    <w:p w:rsidRDefault="00681BE4" w:rsidP="00681BE4" w:rsidR="00681BE4">
      <w:pPr>
        <w:jc w:val="center"/>
      </w:pPr>
      <w:r>
        <w:t xml:space="preserve">POZIV </w:t>
      </w:r>
    </w:p>
    <w:p w:rsidRDefault="00681BE4" w:rsidP="00681BE4" w:rsidR="00681BE4">
      <w:pPr>
        <w:jc w:val="center"/>
      </w:pPr>
      <w:r>
        <w:t xml:space="preserve">na ročište </w:t>
      </w:r>
    </w:p>
    <w:p w:rsidRDefault="00681BE4" w:rsidP="00681BE4" w:rsidR="00681BE4">
      <w:pPr>
        <w:jc w:val="center"/>
      </w:pPr>
    </w:p>
    <w:p w:rsidRDefault="00681BE4" w:rsidP="00681BE4" w:rsidR="00681BE4">
      <w:pPr>
        <w:jc w:val="center"/>
      </w:pPr>
    </w:p>
    <w:p w:rsidRDefault="00681BE4" w:rsidP="00681BE4" w:rsidR="00681BE4" w:rsidRPr="00B9605B">
      <w:pPr>
        <w:jc w:val="center"/>
      </w:pPr>
      <w:r w:rsidRPr="00B9605B">
        <w:t xml:space="preserve">radi određivanja vrijednosti nekretnine </w:t>
      </w:r>
    </w:p>
    <w:p w:rsidRDefault="008059DD" w:rsidP="00681BE4" w:rsidR="00681BE4" w:rsidRPr="00B9605B">
      <w:pPr>
        <w:jc w:val="center"/>
      </w:pPr>
      <w:r w:rsidRPr="004E6E0A">
        <w:t xml:space="preserve">k.č.br. </w:t>
      </w:r>
      <w:r>
        <w:t xml:space="preserve">3120, </w:t>
      </w:r>
      <w:r w:rsidRPr="004E6E0A">
        <w:t>k.č.br.</w:t>
      </w:r>
      <w:r>
        <w:t xml:space="preserve"> 3123 i </w:t>
      </w:r>
      <w:r w:rsidRPr="004E6E0A">
        <w:t>k.č.br.</w:t>
      </w:r>
      <w:r>
        <w:t xml:space="preserve"> 3204, upisane u </w:t>
      </w:r>
      <w:proofErr w:type="spellStart"/>
      <w:r>
        <w:t>zk.ul</w:t>
      </w:r>
      <w:proofErr w:type="spellEnd"/>
      <w:r>
        <w:t xml:space="preserve">. 1296 k.o. </w:t>
      </w:r>
      <w:proofErr w:type="spellStart"/>
      <w:r>
        <w:t>Kringa</w:t>
      </w:r>
      <w:proofErr w:type="spellEnd"/>
      <w:r w:rsidR="00681BE4" w:rsidRPr="00B9605B">
        <w:t>,</w:t>
      </w:r>
    </w:p>
    <w:p w:rsidRDefault="00681BE4" w:rsidP="00681BE4" w:rsidR="00681BE4" w:rsidRPr="004E6E0A">
      <w:pPr>
        <w:jc w:val="center"/>
      </w:pPr>
      <w:r w:rsidRPr="00B9605B">
        <w:t>radi pr</w:t>
      </w:r>
      <w:r>
        <w:t>odaje u stečajnom postupku nad</w:t>
      </w:r>
      <w:r w:rsidRPr="00B9605B">
        <w:t xml:space="preserve"> </w:t>
      </w:r>
      <w:r w:rsidRPr="00C0601E">
        <w:t>Stečajnom masom iza PROJEKT GOSPODI d.o.o. u stečaju, Rijeka, Zagrebačka 18, OIB: 18449686828</w:t>
      </w:r>
    </w:p>
    <w:p w:rsidRDefault="00681BE4" w:rsidP="00681BE4" w:rsidR="00681BE4"/>
    <w:p w:rsidRDefault="00681BE4" w:rsidP="00681BE4" w:rsidR="00681BE4"/>
    <w:p w:rsidRDefault="00681BE4" w:rsidP="00681BE4" w:rsidR="00681BE4">
      <w:pPr>
        <w:jc w:val="both"/>
      </w:pPr>
      <w:r>
        <w:tab/>
      </w:r>
    </w:p>
    <w:p w:rsidRDefault="00681BE4" w:rsidP="00681BE4" w:rsidR="00681BE4"/>
    <w:p w:rsidRDefault="00681BE4" w:rsidP="00681BE4" w:rsidR="00681BE4">
      <w:pPr>
        <w:jc w:val="center"/>
      </w:pPr>
      <w:r>
        <w:t>za 26. ožujka 2018. u 12:15 sati</w:t>
      </w:r>
    </w:p>
    <w:p w:rsidRDefault="00681BE4" w:rsidP="00681BE4" w:rsidR="00681BE4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681BE4" w:rsidP="00681BE4" w:rsidR="00681BE4">
      <w:pPr>
        <w:jc w:val="center"/>
      </w:pPr>
    </w:p>
    <w:p w:rsidRDefault="00681BE4" w:rsidP="00681BE4" w:rsidR="00681BE4"/>
    <w:p w:rsidRDefault="00681BE4" w:rsidP="00681BE4" w:rsidR="00681BE4">
      <w:pPr>
        <w:jc w:val="center"/>
      </w:pPr>
    </w:p>
    <w:p w:rsidRDefault="00681BE4" w:rsidP="00681BE4" w:rsidR="00681BE4">
      <w:pPr>
        <w:jc w:val="center"/>
      </w:pPr>
    </w:p>
    <w:p w:rsidRDefault="00681BE4" w:rsidP="00681BE4" w:rsidR="00681BE4">
      <w:pPr>
        <w:jc w:val="center"/>
      </w:pPr>
      <w:r>
        <w:t xml:space="preserve">U </w:t>
      </w:r>
      <w:r w:rsidRPr="00446C35">
        <w:t>Pa</w:t>
      </w:r>
      <w:r w:rsidRPr="003D7718">
        <w:t xml:space="preserve">zinu </w:t>
      </w:r>
      <w:r>
        <w:t>12. ožujka</w:t>
      </w:r>
      <w:r w:rsidRPr="003D7718">
        <w:t xml:space="preserve"> 2018.</w:t>
      </w:r>
      <w:r>
        <w:t xml:space="preserve"> </w:t>
      </w:r>
    </w:p>
    <w:p w:rsidRDefault="00681BE4" w:rsidP="00681BE4" w:rsidR="00681BE4">
      <w:pPr>
        <w:jc w:val="center"/>
      </w:pPr>
    </w:p>
    <w:p w:rsidRDefault="00681BE4" w:rsidP="00681BE4" w:rsidR="00681BE4">
      <w:pPr>
        <w:jc w:val="both"/>
      </w:pPr>
    </w:p>
    <w:p w:rsidRDefault="00681BE4" w:rsidP="00681BE4" w:rsidR="00681BE4">
      <w:pPr>
        <w:jc w:val="both"/>
      </w:pPr>
    </w:p>
    <w:p w:rsidRDefault="00681BE4" w:rsidP="00681BE4" w:rsidR="00681BE4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681BE4" w:rsidP="00681BE4" w:rsidR="00681BE4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681BE4" w:rsidP="00681BE4" w:rsidR="00681BE4">
      <w:pPr>
        <w:jc w:val="both"/>
      </w:pPr>
    </w:p>
    <w:p w:rsidRDefault="00681BE4" w:rsidP="00681BE4" w:rsidR="00681BE4">
      <w:pPr>
        <w:jc w:val="center"/>
        <w:rPr>
          <w:b/>
        </w:rPr>
      </w:pPr>
    </w:p>
    <w:p w:rsidRDefault="00681BE4" w:rsidP="00681BE4" w:rsidR="00681BE4">
      <w:pPr>
        <w:jc w:val="center"/>
        <w:rPr>
          <w:b/>
        </w:rPr>
      </w:pPr>
    </w:p>
    <w:p w:rsidRDefault="00681BE4" w:rsidP="00681BE4" w:rsidR="00681BE4">
      <w:pPr>
        <w:jc w:val="center"/>
        <w:rPr>
          <w:b/>
        </w:rPr>
      </w:pPr>
    </w:p>
    <w:p w:rsidRDefault="00681BE4" w:rsidP="00681BE4" w:rsidR="00681BE4" w:rsidRPr="00B9605B">
      <w:r w:rsidRPr="00B9605B">
        <w:t>DNA:</w:t>
      </w:r>
    </w:p>
    <w:p w:rsidRDefault="00681BE4" w:rsidP="00681BE4" w:rsidR="004C76DE">
      <w:pPr>
        <w:jc w:val="both"/>
      </w:pPr>
      <w:r w:rsidRPr="00AC1E95">
        <w:t xml:space="preserve">- stečajni upravitelj </w:t>
      </w:r>
      <w:proofErr w:type="spellStart"/>
      <w:r w:rsidRPr="00AC1E95">
        <w:t>Loris</w:t>
      </w:r>
      <w:proofErr w:type="spellEnd"/>
      <w:r w:rsidRPr="00AC1E95">
        <w:t xml:space="preserve"> Rak, Rijeka, Zagrebačka 18</w:t>
      </w:r>
      <w:r w:rsidR="004C76DE">
        <w:t xml:space="preserve">, uz podnesak Irene </w:t>
      </w:r>
      <w:proofErr w:type="spellStart"/>
      <w:r w:rsidR="004C76DE">
        <w:t>Tominić</w:t>
      </w:r>
      <w:proofErr w:type="spellEnd"/>
      <w:r w:rsidR="004C76DE">
        <w:t xml:space="preserve"> od </w:t>
      </w:r>
    </w:p>
    <w:p w:rsidRDefault="004C76DE" w:rsidP="00681BE4" w:rsidR="00681BE4" w:rsidRPr="00AC1E95">
      <w:pPr>
        <w:jc w:val="both"/>
        <w:rPr>
          <w:b/>
        </w:rPr>
      </w:pPr>
      <w:r>
        <w:t xml:space="preserve">  9.3.2018.</w:t>
      </w:r>
    </w:p>
    <w:p w:rsidRDefault="00681BE4" w:rsidP="00681BE4" w:rsidR="00681BE4" w:rsidRPr="009C3FC1">
      <w:r w:rsidRPr="009C3FC1">
        <w:t xml:space="preserve">- </w:t>
      </w:r>
      <w:r w:rsidR="004C76DE" w:rsidRPr="009C3FC1">
        <w:t>Republika Hrvatska</w:t>
      </w:r>
      <w:r w:rsidRPr="009C3FC1">
        <w:t xml:space="preserve"> po ŽDO u Puli, Pula, Rovinjska ul. 2</w:t>
      </w:r>
    </w:p>
    <w:p w:rsidRDefault="004C76DE" w:rsidP="00681BE4" w:rsidR="00681BE4" w:rsidRPr="009C3FC1">
      <w:r>
        <w:t xml:space="preserve">- Irena </w:t>
      </w:r>
      <w:proofErr w:type="spellStart"/>
      <w:r>
        <w:t>Tominić</w:t>
      </w:r>
      <w:proofErr w:type="spellEnd"/>
      <w:r>
        <w:t xml:space="preserve">, </w:t>
      </w:r>
      <w:proofErr w:type="spellStart"/>
      <w:r>
        <w:t>pp</w:t>
      </w:r>
      <w:proofErr w:type="spellEnd"/>
      <w:r>
        <w:t xml:space="preserve"> Odvjetničkom društvu </w:t>
      </w:r>
      <w:proofErr w:type="spellStart"/>
      <w:r>
        <w:t>Grubeša</w:t>
      </w:r>
      <w:proofErr w:type="spellEnd"/>
      <w:r>
        <w:t xml:space="preserve"> i partneri iz Zagreba, </w:t>
      </w:r>
      <w:proofErr w:type="spellStart"/>
      <w:r>
        <w:t>Iblerov</w:t>
      </w:r>
      <w:proofErr w:type="spellEnd"/>
      <w:r>
        <w:t xml:space="preserve"> trg 10/V</w:t>
      </w:r>
    </w:p>
    <w:p w:rsidRDefault="00681BE4" w:rsidP="00681BE4" w:rsidR="00681BE4">
      <w:r w:rsidRPr="009C3FC1">
        <w:t>- e-Oglasna ploča sudova (8 dana)</w:t>
      </w:r>
    </w:p>
    <w:p w:rsidRDefault="00D02597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597" w:rsidR="00000000">
      <w:r>
        <w:separator/>
      </w:r>
    </w:p>
  </w:endnote>
  <w:endnote w:id="0" w:type="continuationSeparator">
    <w:p w:rsidRDefault="00D0259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597" w:rsidR="00000000">
      <w:r>
        <w:separator/>
      </w:r>
    </w:p>
  </w:footnote>
  <w:footnote w:id="0" w:type="continuationSeparator">
    <w:p w:rsidRDefault="00D0259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6D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2597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6D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2597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597" w:rsidR="00B359BD">
    <w:pPr>
      <w:pStyle w:val="Zaglavlje"/>
      <w:jc w:val="center"/>
    </w:pPr>
  </w:p>
  <w:p w:rsidRDefault="00D02597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BE4"/>
    <w:rsid w:val="004C76DE"/>
    <w:rsid w:val="00554328"/>
    <w:rsid w:val="00681BE4"/>
    <w:rsid w:val="008059DD"/>
    <w:rsid w:val="00985388"/>
    <w:rsid w:val="00D0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BE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1B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BE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81BE4"/>
  </w:style>
  <w:style w:styleId="Tekstbalonia" w:type="paragraph">
    <w:name w:val="Balloon Text"/>
    <w:basedOn w:val="Normal"/>
    <w:link w:val="TekstbaloniaChar"/>
    <w:uiPriority w:val="99"/>
    <w:semiHidden/>
    <w:unhideWhenUsed/>
    <w:rsid w:val="00681B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BE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5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5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5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5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BE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1B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1BE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81BE4"/>
  </w:style>
  <w:style w:styleId="Tekstbalonia" w:type="paragraph">
    <w:name w:val="Balloon Text"/>
    <w:basedOn w:val="Normal"/>
    <w:link w:val="TekstbaloniaChar"/>
    <w:uiPriority w:val="99"/>
    <w:semiHidden/>
    <w:unhideWhenUsed/>
    <w:rsid w:val="00681B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BE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5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5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5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5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</izvorni_sadrzaj>
    <derivirana_varijabla naziv="DomainObject.Predmet.Opis_1">Spisu prileži žuti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666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2018-03-12T07:25:00Z</dcterms:created>
  <dc:creator>Jasmina Matika</dc:creator>
  <cp:lastModifiedBy>Jasmina Matika</cp:lastModifiedBy>
  <dcterms:modified xmlns:xsi="http://www.w3.org/2001/XMLSchema-instance" xsi:type="dcterms:W3CDTF">2018-03-12T07:38:00Z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(St-281-17 - POZIV RADI ODREĐIVANJA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