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e6e1" w14:paraId="56ae6e1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0E4037">
        <w:rPr>
          <w:sz w:val="24"/>
          <w:szCs w:val="24"/>
        </w:rPr>
        <w:t>6031</w:t>
      </w:r>
      <w:r w:rsidR="00761452">
        <w:rPr>
          <w:sz w:val="24"/>
          <w:szCs w:val="24"/>
        </w:rPr>
        <w:t>/16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nad stečajnim dužnikom </w:t>
      </w:r>
      <w:r w:rsidR="000E4037" w:rsidRPr="000E4037">
        <w:rPr>
          <w:sz w:val="24"/>
          <w:szCs w:val="24"/>
        </w:rPr>
        <w:t>TIME društvo s ograničenom odgovornošću za trgovinu i usluge u stečaju, Karlovac (Grad Karlovac),Stjepana Radića 40, OIB 68570056233</w:t>
      </w:r>
      <w:r w:rsidR="00DC5DB1">
        <w:rPr>
          <w:sz w:val="24"/>
          <w:szCs w:val="24"/>
        </w:rPr>
        <w:t>,</w:t>
      </w:r>
      <w:r w:rsidR="00C865AE">
        <w:rPr>
          <w:sz w:val="24"/>
          <w:szCs w:val="24"/>
        </w:rPr>
        <w:t xml:space="preserve">  dan</w:t>
      </w:r>
      <w:r w:rsidR="00ED6D07">
        <w:rPr>
          <w:sz w:val="24"/>
          <w:szCs w:val="24"/>
        </w:rPr>
        <w:t>a 28</w:t>
      </w:r>
      <w:r>
        <w:rPr>
          <w:sz w:val="24"/>
          <w:szCs w:val="24"/>
        </w:rPr>
        <w:t xml:space="preserve">. </w:t>
      </w:r>
      <w:r w:rsidR="00761452">
        <w:rPr>
          <w:sz w:val="24"/>
          <w:szCs w:val="24"/>
        </w:rPr>
        <w:t>siječnja 2019</w:t>
      </w:r>
      <w:r>
        <w:rPr>
          <w:sz w:val="24"/>
          <w:szCs w:val="24"/>
        </w:rPr>
        <w:t>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224. Stečajnog zakona (NN 71/15,104/17)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D6D07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28</w:t>
      </w:r>
      <w:r w:rsidR="00127496">
        <w:rPr>
          <w:sz w:val="24"/>
          <w:szCs w:val="24"/>
        </w:rPr>
        <w:t xml:space="preserve">. </w:t>
      </w:r>
      <w:r w:rsidR="00761452">
        <w:rPr>
          <w:sz w:val="24"/>
          <w:szCs w:val="24"/>
        </w:rPr>
        <w:t>siječnja 2019</w:t>
      </w:r>
      <w:r w:rsidR="00127496">
        <w:rPr>
          <w:sz w:val="24"/>
          <w:szCs w:val="24"/>
        </w:rPr>
        <w:t>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6492E">
        <w:rPr>
          <w:sz w:val="24"/>
          <w:szCs w:val="24"/>
        </w:rPr>
        <w:t xml:space="preserve">    </w:t>
      </w:r>
      <w:r>
        <w:rPr>
          <w:sz w:val="24"/>
          <w:szCs w:val="24"/>
        </w:rPr>
        <w:t>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430107">
        <w:rPr>
          <w:sz w:val="24"/>
          <w:szCs w:val="24"/>
        </w:rPr>
        <w:t>,v.r.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430107" w:rsidP="00692346" w:rsidR="00430107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430107" w:rsidP="00C662EE" w:rsidR="00430107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54C60"/>
    <w:rsid w:val="000C06B4"/>
    <w:rsid w:val="000E2EDC"/>
    <w:rsid w:val="000E4037"/>
    <w:rsid w:val="000E6651"/>
    <w:rsid w:val="00127496"/>
    <w:rsid w:val="001E6981"/>
    <w:rsid w:val="00291088"/>
    <w:rsid w:val="00296494"/>
    <w:rsid w:val="002B4A0D"/>
    <w:rsid w:val="00326E17"/>
    <w:rsid w:val="00345D91"/>
    <w:rsid w:val="0037645D"/>
    <w:rsid w:val="003D117E"/>
    <w:rsid w:val="003F37CC"/>
    <w:rsid w:val="00430107"/>
    <w:rsid w:val="004532A0"/>
    <w:rsid w:val="00583114"/>
    <w:rsid w:val="006234B5"/>
    <w:rsid w:val="006A10A3"/>
    <w:rsid w:val="006B553C"/>
    <w:rsid w:val="00720F8E"/>
    <w:rsid w:val="0073274C"/>
    <w:rsid w:val="00744441"/>
    <w:rsid w:val="00761452"/>
    <w:rsid w:val="00841847"/>
    <w:rsid w:val="008B7C3D"/>
    <w:rsid w:val="008E244E"/>
    <w:rsid w:val="009B3DA4"/>
    <w:rsid w:val="009B44FB"/>
    <w:rsid w:val="00B455DF"/>
    <w:rsid w:val="00BB58F4"/>
    <w:rsid w:val="00BF0BD6"/>
    <w:rsid w:val="00BF5A53"/>
    <w:rsid w:val="00C26A67"/>
    <w:rsid w:val="00C26D03"/>
    <w:rsid w:val="00C62141"/>
    <w:rsid w:val="00C63519"/>
    <w:rsid w:val="00C6492E"/>
    <w:rsid w:val="00C83B17"/>
    <w:rsid w:val="00C865AE"/>
    <w:rsid w:val="00CE3817"/>
    <w:rsid w:val="00D15646"/>
    <w:rsid w:val="00DC29F0"/>
    <w:rsid w:val="00DC5DB1"/>
    <w:rsid w:val="00DD36B1"/>
    <w:rsid w:val="00E505BE"/>
    <w:rsid w:val="00E52B84"/>
    <w:rsid w:val="00ED6D07"/>
    <w:rsid w:val="00F558F3"/>
    <w:rsid w:val="00FC2F6A"/>
    <w:rsid w:val="00FC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01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10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10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10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10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01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10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10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10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10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6031</izvorni_sadrzaj>
    <derivirana_varijabla naziv="DomainObject.Predmet.Broj_1">6031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St-6031/2016</izvorni_sadrzaj>
    <derivirana_varijabla naziv="DomainObject.Predmet.OznakaBroj_1">St-6031/2016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TIME d.o.o. zastupanog po punomoćniku Henrik Videnić</izvorni_sadrzaj>
    <derivirana_varijabla naziv="DomainObject.Predmet.ProtustrankaFormated_1">  TIME d.o.o. zastupanog po punomoćniku Henrik Videnić</derivirana_varijabla>
  </DomainObject.Predmet.ProtustrankaFormated>
  <DomainObject.Predmet.ProtustrankaFormatedOIB>
    <izvorni_sadrzaj>  TIME d.o.o., OIB 68570056233 zastupanog po punomoćniku Henrik Videnić</izvorni_sadrzaj>
    <derivirana_varijabla naziv="DomainObject.Predmet.ProtustrankaFormatedOIB_1">  TIME d.o.o., OIB 68570056233 zastupanog po punomoćniku Henrik Videnić</derivirana_varijabla>
  </DomainObject.Predmet.ProtustrankaFormatedOIB>
  <DomainObject.Predmet.ProtustrankaFormatedWithAdress>
    <izvorni_sadrzaj> TIME d.o.o., Stjepana Radića 40, 47000 Karlovac zastupanog po punomoćniku Henrik Videnić</izvorni_sadrzaj>
    <derivirana_varijabla naziv="DomainObject.Predmet.ProtustrankaFormatedWithAdress_1"> TIME d.o.o., Stjepana Radića 40, 47000 Karlovac zastupanog po punomoćniku Henrik Videnić</derivirana_varijabla>
  </DomainObject.Predmet.ProtustrankaFormatedWithAdress>
  <DomainObject.Predmet.ProtustrankaFormatedWithAdressOIB>
    <izvorni_sadrzaj> TIME d.o.o., OIB 68570056233, Stjepana Radića 40, 47000 Karlovac zastupanog po punomoćniku Henrik Videnić</izvorni_sadrzaj>
    <derivirana_varijabla naziv="DomainObject.Predmet.ProtustrankaFormatedWithAdressOIB_1"> TIME d.o.o., OIB 68570056233, Stjepana Radića 40, 47000 Karlovac zastupanog po punomoćniku Henrik Videnić</derivirana_varijabla>
  </DomainObject.Predmet.ProtustrankaFormatedWithAdressOIB>
  <DomainObject.Predmet.ProtustrankaWithAdress>
    <izvorni_sadrzaj>TIME d.o.o. Stjepana Radića 40, 47000 Karlovac</izvorni_sadrzaj>
    <derivirana_varijabla naziv="DomainObject.Predmet.ProtustrankaWithAdress_1">TIME d.o.o. Stjepana Radića 40, 47000 Karlovac</derivirana_varijabla>
  </DomainObject.Predmet.ProtustrankaWithAdress>
  <DomainObject.Predmet.ProtustrankaWithAdressOIB>
    <izvorni_sadrzaj>TIME d.o.o., OIB 68570056233, Stjepana Radića 40, 47000 Karlovac</izvorni_sadrzaj>
    <derivirana_varijabla naziv="DomainObject.Predmet.ProtustrankaWithAdressOIB_1">TIME d.o.o., OIB 68570056233, Stjepana Radića 40, 47000 Karlovac</derivirana_varijabla>
  </DomainObject.Predmet.ProtustrankaWithAdressOIB>
  <DomainObject.Predmet.ProtustrankaNazivFormated>
    <izvorni_sadrzaj>TIME d.o.o.</izvorni_sadrzaj>
    <derivirana_varijabla naziv="DomainObject.Predmet.ProtustrankaNazivFormated_1">TIME d.o.o.</derivirana_varijabla>
  </DomainObject.Predmet.ProtustrankaNazivFormated>
  <DomainObject.Predmet.ProtustrankaNazivFormatedOIB>
    <izvorni_sadrzaj>TIME d.o.o., OIB 68570056233</izvorni_sadrzaj>
    <derivirana_varijabla naziv="DomainObject.Predmet.ProtustrankaNazivFormatedOIB_1">TIME d.o.o., OIB 68570056233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Ilijas Bajrić; Henrik Videnić</izvorni_sadrzaj>
    <derivirana_varijabla naziv="DomainObject.Predmet.StrankaFormated_1">  FINA Regionalni centar Zagreb; Ilijas Bajrić; Henrik Videnić</derivirana_varijabla>
  </DomainObject.Predmet.StrankaFormated>
  <DomainObject.Predmet.StrankaFormatedOIB>
    <izvorni_sadrzaj>  FINA Regionalni centar Zagreb, OIB 85821130368; Ilijas Bajrić, OIB 16802072608; Henrik Videnić, OIB 59921231114</izvorni_sadrzaj>
    <derivirana_varijabla naziv="DomainObject.Predmet.StrankaFormatedOIB_1">  FINA Regionalni centar Zagreb, OIB 85821130368; Ilijas Bajrić, OIB 16802072608; Henrik Videnić, OIB 59921231114</derivirana_varijabla>
  </DomainObject.Predmet.StrankaFormatedOIB>
  <DomainObject.Predmet.StrankaFormatedWithAdress>
    <izvorni_sadrzaj> FINA Regionalni centar Zagreb, Trg svibanjskih žrtava 1995. br. 1, 10000 Zagreb; Ilijas Bajrić, Kralja Zvonimira 6, 47000 Karlovac; Henrik Videnić, Zadobarje 35e, 47000 Zadobarje</izvorni_sadrzaj>
    <derivirana_varijabla naziv="DomainObject.Predmet.StrankaFormatedWithAdress_1"> FINA Regionalni centar Zagreb, Trg svibanjskih žrtava 1995. br. 1, 10000 Zagreb; Ilijas Bajrić, Kralja Zvonimira 6, 47000 Karlovac; Henrik Videnić, Zadobarje 35e, 47000 Zadobarje</derivirana_varijabla>
  </DomainObject.Predmet.StrankaFormatedWithAdress>
  <DomainObject.Predmet.StrankaFormatedWithAdressOIB>
    <izvorni_sadrzaj> FINA Regionalni centar Zagreb, OIB 85821130368, Trg svibanjskih žrtava 1995. br. 1, 10000 Zagreb; Ilijas Bajrić, OIB 16802072608, Kralja Zvonimira 6, 47000 Karlovac; Henrik Videnić, OIB 59921231114, Zadobarje 35e, 47000 Zadobarje</izvorni_sadrzaj>
    <derivirana_varijabla naziv="DomainObject.Predmet.StrankaFormatedWithAdressOIB_1"> FINA Regionalni centar Zagreb, OIB 85821130368, Trg svibanjskih žrtava 1995. br. 1, 10000 Zagreb; Ilijas Bajrić, OIB 16802072608, Kralja Zvonimira 6, 47000 Karlovac; Henrik Videnić, OIB 59921231114, Zadobarje 35e, 47000 Zadobarje</derivirana_varijabla>
  </DomainObject.Predmet.StrankaFormatedWithAdressOIB>
  <DomainObject.Predmet.StrankaWithAdress>
    <izvorni_sadrzaj>FINA Regionalni centar Zagreb Trg svibanjskih žrtava 1995. br. 1,10000 Zagreb,Ilijas Bajrić Kralja Zvonimira 6,47000 Karlovac,Henrik Videnić Zadobarje 35e,47000 Zadobarje</izvorni_sadrzaj>
    <derivirana_varijabla naziv="DomainObject.Predmet.StrankaWithAdress_1">FINA Regionalni centar Zagreb Trg svibanjskih žrtava 1995. br. 1,10000 Zagreb,Ilijas Bajrić Kralja Zvonimira 6,47000 Karlovac,Henrik Videnić Zadobarje 35e,47000 Zadobarje</derivirana_varijabla>
  </DomainObject.Predmet.StrankaWithAdress>
  <DomainObject.Predmet.StrankaWithAdressOIB>
    <izvorni_sadrzaj>FINA Regionalni centar Zagreb, OIB 85821130368, Trg svibanjskih žrtava 1995. br. 1,10000 Zagreb,Ilijas Bajrić, OIB 16802072608, Kralja Zvonimira 6,47000 Karlovac,Henrik Videnić, OIB 59921231114, Zadobarje 35e,47000 Zadobarje</izvorni_sadrzaj>
    <derivirana_varijabla naziv="DomainObject.Predmet.StrankaWithAdressOIB_1">FINA Regionalni centar Zagreb, OIB 85821130368, Trg svibanjskih žrtava 1995. br. 1,10000 Zagreb,Ilijas Bajrić, OIB 16802072608, Kralja Zvonimira 6,47000 Karlovac,Henrik Videnić, OIB 59921231114, Zadobarje 35e,47000 Zadobarje</derivirana_varijabla>
  </DomainObject.Predmet.StrankaWithAdressOIB>
  <DomainObject.Predmet.StrankaNazivFormated>
    <izvorni_sadrzaj>FINA Regionalni centar Zagreb,Ilijas Bajrić,Henrik Videnić</izvorni_sadrzaj>
    <derivirana_varijabla naziv="DomainObject.Predmet.StrankaNazivFormated_1">FINA Regionalni centar Zagreb,Ilijas Bajrić,Henrik Videnić</derivirana_varijabla>
  </DomainObject.Predmet.StrankaNazivFormated>
  <DomainObject.Predmet.StrankaNazivFormatedOIB>
    <izvorni_sadrzaj>FINA Regionalni centar Zagreb, OIB 85821130368,Ilijas Bajrić, OIB 16802072608,Henrik Videnić, OIB 59921231114</izvorni_sadrzaj>
    <derivirana_varijabla naziv="DomainObject.Predmet.StrankaNazivFormatedOIB_1">FINA Regionalni centar Zagreb, OIB 85821130368,Ilijas Bajrić, OIB 16802072608,Henrik Videnić, OIB 59921231114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Ilijas Bajrić</item>
      <item>Henrik Videnić</item>
    </izvorni_sadrzaj>
    <derivirana_varijabla naziv="DomainObject.Predmet.StrankaListFormated_1">
      <item>FINA Regionalni centar Zagreb</item>
      <item>Ilijas Bajrić</item>
      <item>Henrik Videnić</item>
    </derivirana_varijabla>
  </DomainObject.Predmet.StrankaListFormated>
  <DomainObject.Predmet.StrankaListFormatedOIB>
    <izvorni_sadrzaj>
      <item>FINA Regionalni centar Zagreb, OIB 85821130368</item>
      <item>Ilijas Bajrić, OIB 16802072608</item>
      <item>Henrik Videnić, OIB 59921231114</item>
    </izvorni_sadrzaj>
    <derivirana_varijabla naziv="DomainObject.Predmet.StrankaListFormatedOIB_1">
      <item>FINA Regionalni centar Zagreb, OIB 85821130368</item>
      <item>Ilijas Bajrić, OIB 16802072608</item>
      <item>Henrik Videnić, OIB 59921231114</item>
    </derivirana_varijabla>
  </DomainObject.Predmet.StrankaListFormatedOIB>
  <DomainObject.Predmet.StrankaListFormatedWithAdress>
    <izvorni_sadrzaj>
      <item>FINA Regionalni centar Zagreb, Trg svibanjskih žrtava 1995. br. 1, 10000 Zagreb</item>
      <item>Ilijas Bajrić, Kralja Zvonimira 6, 47000 Karlovac</item>
      <item>Henrik Videnić, Zadobarje 35e, 47000 Zadobarje</item>
    </izvorni_sadrzaj>
    <derivirana_varijabla naziv="DomainObject.Predmet.StrankaListFormatedWithAdress_1">
      <item>FINA Regionalni centar Zagreb, Trg svibanjskih žrtava 1995. br. 1, 10000 Zagreb</item>
      <item>Ilijas Bajrić, Kralja Zvonimira 6, 47000 Karlovac</item>
      <item>Henrik Videnić, Zadobarje 35e, 47000 Zadobarje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Ilijas Bajrić, OIB 16802072608, Kralja Zvonimira 6, 47000 Karlovac</item>
      <item>Henrik Videnić, OIB 59921231114, Zadobarje 35e, 47000 Zadobarje</item>
    </izvorni_sadrzaj>
    <derivirana_varijabla naziv="DomainObject.Predmet.StrankaListFormatedWithAdressOIB_1">
      <item>FINA Regionalni centar Zagreb, OIB 85821130368, Trg svibanjskih žrtava 1995. br. 1, 10000 Zagreb</item>
      <item>Ilijas Bajrić, OIB 16802072608, Kralja Zvonimira 6, 47000 Karlovac</item>
      <item>Henrik Videnić, OIB 59921231114, Zadobarje 35e, 47000 Zadobarje</item>
    </derivirana_varijabla>
  </DomainObject.Predmet.StrankaListFormatedWithAdressOIB>
  <DomainObject.Predmet.StrankaListNazivFormated>
    <izvorni_sadrzaj>
      <item>FINA Regionalni centar Zagreb</item>
      <item>Ilijas Bajrić</item>
      <item>Henrik Videnić</item>
    </izvorni_sadrzaj>
    <derivirana_varijabla naziv="DomainObject.Predmet.StrankaListNazivFormated_1">
      <item>FINA Regionalni centar Zagreb</item>
      <item>Ilijas Bajrić</item>
      <item>Henrik Videnić</item>
    </derivirana_varijabla>
  </DomainObject.Predmet.StrankaListNazivFormated>
  <DomainObject.Predmet.StrankaListNazivFormatedOIB>
    <izvorni_sadrzaj>
      <item>FINA Regionalni centar Zagreb, OIB 85821130368</item>
      <item>Ilijas Bajrić, OIB 16802072608</item>
      <item>Henrik Videnić, OIB 59921231114</item>
    </izvorni_sadrzaj>
    <derivirana_varijabla naziv="DomainObject.Predmet.StrankaListNazivFormatedOIB_1">
      <item>FINA Regionalni centar Zagreb, OIB 85821130368</item>
      <item>Ilijas Bajrić, OIB 16802072608</item>
      <item>Henrik Videnić, OIB 59921231114</item>
    </derivirana_varijabla>
  </DomainObject.Predmet.StrankaListNazivFormatedOIB>
  <DomainObject.Predmet.ProtuStrankaListFormated>
    <izvorni_sadrzaj>
      <item>TIME d.o.o. zastupanog po punomoćniku Henrik Videnić</item>
    </izvorni_sadrzaj>
    <derivirana_varijabla naziv="DomainObject.Predmet.ProtuStrankaListFormated_1">
      <item>TIME d.o.o. zastupanog po punomoćniku Henrik Videnić</item>
    </derivirana_varijabla>
  </DomainObject.Predmet.ProtuStrankaListFormated>
  <DomainObject.Predmet.ProtuStrankaListFormatedOIB>
    <izvorni_sadrzaj>
      <item>TIME d.o.o., OIB 68570056233 zastupanog po punomoćniku Henrik Videnić</item>
    </izvorni_sadrzaj>
    <derivirana_varijabla naziv="DomainObject.Predmet.ProtuStrankaListFormatedOIB_1">
      <item>TIME d.o.o., OIB 68570056233 zastupanog po punomoćniku Henrik Videnić</item>
    </derivirana_varijabla>
  </DomainObject.Predmet.ProtuStrankaListFormatedOIB>
  <DomainObject.Predmet.ProtuStrankaListFormatedWithAdress>
    <izvorni_sadrzaj>
      <item>TIME d.o.o., Stjepana Radića 40, 47000 Karlovac zastupanog po punomoćniku Henrik Videnić</item>
    </izvorni_sadrzaj>
    <derivirana_varijabla naziv="DomainObject.Predmet.ProtuStrankaListFormatedWithAdress_1">
      <item>TIME d.o.o., Stjepana Radića 40, 47000 Karlovac zastupanog po punomoćniku Henrik Videnić</item>
    </derivirana_varijabla>
  </DomainObject.Predmet.ProtuStrankaListFormatedWithAdress>
  <DomainObject.Predmet.ProtuStrankaListFormatedWithAdressOIB>
    <izvorni_sadrzaj>
      <item>TIME d.o.o., OIB 68570056233, Stjepana Radića 40, 47000 Karlovac zastupanog po punomoćniku Henrik Videnić</item>
    </izvorni_sadrzaj>
    <derivirana_varijabla naziv="DomainObject.Predmet.ProtuStrankaListFormatedWithAdressOIB_1">
      <item>TIME d.o.o., OIB 68570056233, Stjepana Radića 40, 47000 Karlovac zastupanog po punomoćniku Henrik Videnić</item>
    </derivirana_varijabla>
  </DomainObject.Predmet.ProtuStrankaListFormatedWithAdressOIB>
  <DomainObject.Predmet.ProtuStrankaListNazivFormated>
    <izvorni_sadrzaj>
      <item>TIME d.o.o.</item>
    </izvorni_sadrzaj>
    <derivirana_varijabla naziv="DomainObject.Predmet.ProtuStrankaListNazivFormated_1">
      <item>TIME d.o.o.</item>
    </derivirana_varijabla>
  </DomainObject.Predmet.ProtuStrankaListNazivFormated>
  <DomainObject.Predmet.ProtuStrankaListNazivFormatedOIB>
    <izvorni_sadrzaj>
      <item>TIME d.o.o., OIB 68570056233</item>
    </izvorni_sadrzaj>
    <derivirana_varijabla naziv="DomainObject.Predmet.ProtuStrankaListNazivFormatedOIB_1">
      <item>TIME d.o.o., OIB 68570056233</item>
    </derivirana_varijabla>
  </DomainObject.Predmet.ProtuStrankaListNazivFormatedOIB>
  <DomainObject.Predmet.OstaliListFormated>
    <izvorni_sadrzaj>
      <item>Henrik Videnić punomoćnik sudionika u postupku TIME d.o.o.</item>
      <item>ŽDO KARLOVAC</item>
      <item>IGOR SAVIĆ</item>
      <item>Općinski sud u Karlovcu, zk odjel Karlovac</item>
    </izvorni_sadrzaj>
    <derivirana_varijabla naziv="DomainObject.Predmet.OstaliListFormated_1">
      <item>Henrik Videnić punomoćnik sudionika u postupku TIME d.o.o.</item>
      <item>ŽDO KARLOVAC</item>
      <item>IGOR SAVIĆ</item>
      <item>Općinski sud u Karlovcu, zk odjel Karlovac</item>
    </derivirana_varijabla>
  </DomainObject.Predmet.OstaliListFormated>
  <DomainObject.Predmet.OstaliListFormatedOIB>
    <izvorni_sadrzaj>
      <item>Henrik Videnić, OIB 59921231114 punomoćnik sudionika u postupku TIME d.o.o.</item>
      <item>ŽDO KARLOVAC</item>
      <item>IGOR SAVIĆ</item>
      <item>Općinski sud u Karlovcu, zk odjel Karlovac</item>
    </izvorni_sadrzaj>
    <derivirana_varijabla naziv="DomainObject.Predmet.OstaliListFormatedOIB_1">
      <item>Henrik Videnić, OIB 59921231114 punomoćnik sudionika u postupku TIME d.o.o.</item>
      <item>ŽDO KARLOVAC</item>
      <item>IGOR SAVIĆ</item>
      <item>Općinski sud u Karlovcu, zk odjel Karlovac</item>
    </derivirana_varijabla>
  </DomainObject.Predmet.OstaliListFormatedOIB>
  <DomainObject.Predmet.OstaliListFormatedWithAdress>
    <izvorni_sadrzaj>
      <item>Henrik Videnić, Zadobarje 35e, 47000 Zadobarje punomoćnik sudionika u postupku TIME d.o.o.</item>
      <item>ŽDO KARLOVAC, Trg Hrvatskih branitelja 1, III. kat, 47000 Karlovac</item>
      <item>IGOR SAVIĆ, Bele Čikoša 5, 10000 Zagreb</item>
      <item>Općinski sud u Karlovcu, zk odjel Karlovac, Trg hrvatskih branitelja 1, 47000 Karlovac</item>
    </izvorni_sadrzaj>
    <derivirana_varijabla naziv="DomainObject.Predmet.OstaliListFormatedWithAdress_1">
      <item>Henrik Videnić, Zadobarje 35e, 47000 Zadobarje punomoćnik sudionika u postupku TIME d.o.o.</item>
      <item>ŽDO KARLOVAC, Trg Hrvatskih branitelja 1, III. kat, 47000 Karlovac</item>
      <item>IGOR SAVIĆ, Bele Čikoša 5, 10000 Zagreb</item>
      <item>Općinski sud u Karlovcu, zk odjel Karlovac, Trg hrvatskih branitelja 1, 47000 Karlovac</item>
    </derivirana_varijabla>
  </DomainObject.Predmet.OstaliListFormatedWithAdress>
  <DomainObject.Predmet.OstaliListFormatedWithAdressOIB>
    <izvorni_sadrzaj>
      <item>Henrik Videnić, OIB 59921231114, Zadobarje 35e, 47000 Zadobarje punomoćnik sudionika u postupku TIME d.o.o.</item>
      <item>ŽDO KARLOVAC, Trg Hrvatskih branitelja 1, III. kat, 47000 Karlovac</item>
      <item>IGOR SAVIĆ, Bele Čikoša 5, 10000 Zagreb</item>
      <item>Općinski sud u Karlovcu, zk odjel Karlovac, Trg hrvatskih branitelja 1, 47000 Karlovac</item>
    </izvorni_sadrzaj>
    <derivirana_varijabla naziv="DomainObject.Predmet.OstaliListFormatedWithAdressOIB_1">
      <item>Henrik Videnić, OIB 59921231114, Zadobarje 35e, 47000 Zadobarje punomoćnik sudionika u postupku TIME d.o.o.</item>
      <item>ŽDO KARLOVAC, Trg Hrvatskih branitelja 1, III. kat, 47000 Karlovac</item>
      <item>IGOR SAVIĆ, Bele Čikoša 5, 10000 Zagreb</item>
      <item>Općinski sud u Karlovcu, zk odjel Karlovac, Trg hrvatskih branitelja 1, 47000 Karlovac</item>
    </derivirana_varijabla>
  </DomainObject.Predmet.OstaliListFormatedWithAdressOIB>
  <DomainObject.Predmet.OstaliListNazivFormated>
    <izvorni_sadrzaj>
      <item>Henrik Videnić</item>
      <item>ŽDO KARLOVAC</item>
      <item>IGOR SAVIĆ</item>
      <item>Općinski sud u Karlovcu, zk odjel Karlovac</item>
    </izvorni_sadrzaj>
    <derivirana_varijabla naziv="DomainObject.Predmet.OstaliListNazivFormated_1">
      <item>Henrik Videnić</item>
      <item>ŽDO KARLOVAC</item>
      <item>IGOR SAVIĆ</item>
      <item>Općinski sud u Karlovcu, zk odjel Karlovac</item>
    </derivirana_varijabla>
  </DomainObject.Predmet.OstaliListNazivFormated>
  <DomainObject.Predmet.OstaliListNazivFormatedOIB>
    <izvorni_sadrzaj>
      <item>Henrik Videnić, OIB 59921231114</item>
      <item>ŽDO KARLOVAC</item>
      <item>IGOR SAVIĆ</item>
      <item>Općinski sud u Karlovcu, zk odjel Karlovac</item>
    </izvorni_sadrzaj>
    <derivirana_varijabla naziv="DomainObject.Predmet.OstaliListNazivFormatedOIB_1">
      <item>Henrik Videnić, OIB 59921231114</item>
      <item>ŽDO KARLOVAC</item>
      <item>IGOR SAVIĆ</item>
      <item>Općinski sud u Karlovcu, zk odjel Karlovac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TIME d.o.o.</izvorni_sadrzaj>
    <derivirana_varijabla naziv="DomainObject.Predmet.ProtustrankaIDrugi_1">TIME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TIME d.o.o., OIB 68570056233, Stjepana Radića 40, 47000 Karlovac</izvorni_sadrzaj>
    <derivirana_varijabla naziv="DomainObject.Predmet.ProtustrankaIDrugiAdressOIB_1">TIME d.o.o., OIB 68570056233, Stjepana Radića 40,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Ilijas Bajrić</item>
      <item>TIME d.o.o.</item>
      <item>Henrik Videnić</item>
      <item>Henrik Videnić</item>
      <item>ŽDO KARLOVAC</item>
      <item>IGOR SAVIĆ</item>
      <item>Općinski sud u Karlovcu, zk odjel Karlovac</item>
    </izvorni_sadrzaj>
    <derivirana_varijabla naziv="DomainObject.Predmet.SudioniciListNaziv_1">
      <item>FINA Regionalni centar Zagreb</item>
      <item>Ilijas Bajrić</item>
      <item>TIME d.o.o.</item>
      <item>Henrik Videnić</item>
      <item>Henrik Videnić</item>
      <item>ŽDO KARLOVAC</item>
      <item>IGOR SAVIĆ</item>
      <item>Općinski sud u Karlovcu, zk odjel Karlovac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Ilijas Bajrić, OIB 16802072608, Kralja Zvonimira 6,47000 Karlovac</item>
      <item>TIME d.o.o., OIB 68570056233, Stjepana Radića 40,47000 Karlovac</item>
      <item>Henrik Videnić, OIB 59921231114, Zadobarje 35e,47000 Zadobarje</item>
      <item>Henrik Videnić, OIB 59921231114, Zadobarje 35e,47000 Zadobarje</item>
      <item>ŽDO KARLOVAC, Trg Hrvatskih branitelja 1, III. kat,47000 Karlovac</item>
      <item>IGOR SAVIĆ, Bele Čikoša 5,10000 Zagreb</item>
      <item>Općinski sud u Karlovcu, zk odjel Karlovac, Trg hrvatskih branitelja 1,47000 Karlovac</item>
    </izvorni_sadrzaj>
    <derivirana_varijabla naziv="DomainObject.Predmet.SudioniciListAdressOIB_1">
      <item>FINA Regionalni centar Zagreb, OIB 85821130368, Trg svibanjskih žrtava 1995. br. 1,10000 Zagreb</item>
      <item>Ilijas Bajrić, OIB 16802072608, Kralja Zvonimira 6,47000 Karlovac</item>
      <item>TIME d.o.o., OIB 68570056233, Stjepana Radića 40,47000 Karlovac</item>
      <item>Henrik Videnić, OIB 59921231114, Zadobarje 35e,47000 Zadobarje</item>
      <item>Henrik Videnić, OIB 59921231114, Zadobarje 35e,47000 Zadobarje</item>
      <item>ŽDO KARLOVAC, Trg Hrvatskih branitelja 1, III. kat,47000 Karlovac</item>
      <item>IGOR SAVIĆ, Bele Čikoša 5,10000 Zagreb</item>
      <item>Općinski sud u Karlovcu, zk odjel Karlovac,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16802072608</item>
      <item>, OIB 68570056233</item>
      <item>, OIB 59921231114</item>
      <item>, OIB 59921231114</item>
      <item>, OIB null</item>
      <item>, OIB null</item>
      <item>, OIB null</item>
    </izvorni_sadrzaj>
    <derivirana_varijabla naziv="DomainObject.Predmet.SudioniciListNazivOIB_1">
      <item>, OIB 85821130368</item>
      <item>, OIB 16802072608</item>
      <item>, OIB 68570056233</item>
      <item>, OIB 59921231114</item>
      <item>, OIB 59921231114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St-6031/2016-33</izvorni_sadrzaj>
    <derivirana_varijabla naziv="DomainObject.PredzadnjaOdlukaIzPredmeta.Oznaka_1">St-6031/2016-33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662</properties:Characters>
  <properties:Lines>35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2019-01-28T12:38:00Z</dcterms:created>
  <dc:creator>Monika Grbac</dc:creator>
  <cp:lastModifiedBy>Monika Grbac</cp:lastModifiedBy>
  <cp:lastPrinted>2019-01-28T12:14:00Z</cp:lastPrinted>
  <dcterms:modified xmlns:xsi="http://www.w3.org/2001/XMLSchema-instance" xsi:type="dcterms:W3CDTF">2019-01-28T12:47:00Z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(st-6031-16.docx)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