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540c7" w14:paraId="4e540c7" w:rsidRDefault="009133A8" w:rsidR="00C24120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-48895</wp:posOffset>
            </wp:positionH>
            <wp:positionV relativeFrom="paragraph">
              <wp:posOffset>-91440</wp:posOffset>
            </wp:positionV>
            <wp:extent cy="716280" cx="543560"/>
            <wp:effectExtent b="7620" r="8890" t="0" l="0"/>
            <wp:wrapSquare wrapText="right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24120" w:rsidR="00C24120"/>
    <w:p w:rsidRDefault="00C24120" w:rsidR="00C24120"/>
    <w:p w:rsidRDefault="009133A8" w:rsidR="009133A8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P="009133A8" w:rsidR="009133A8">
      <w:r>
        <w:t>STALNA SLUŽBA</w:t>
      </w:r>
      <w:r w:rsidR="009133A8">
        <w:t xml:space="preserve"> </w:t>
      </w:r>
    </w:p>
    <w:p w:rsidRDefault="009133A8" w:rsidP="009133A8" w:rsidR="009133A8">
      <w:r>
        <w:t>U SLAVONSKOM BRODU</w:t>
      </w:r>
      <w:r w:rsidR="00C43432">
        <w:t xml:space="preserve"> 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FB19B8">
        <w:t xml:space="preserve">       </w:t>
      </w:r>
      <w:r w:rsidR="00453B7A">
        <w:t xml:space="preserve">  BROJ: </w:t>
      </w:r>
      <w:r>
        <w:t>2/</w:t>
      </w:r>
      <w:r w:rsidR="00453B7A">
        <w:t>St -</w:t>
      </w:r>
      <w:r w:rsidR="005E03B4">
        <w:t>511</w:t>
      </w:r>
      <w:r w:rsidR="00572249">
        <w:t>/201</w:t>
      </w:r>
      <w:r w:rsidR="005E03B4">
        <w:t>7</w:t>
      </w:r>
      <w:r w:rsidR="00572249">
        <w:t>-</w:t>
      </w:r>
      <w:r w:rsidR="00A21C8E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ED5811">
        <w:t xml:space="preserve"> </w:t>
      </w:r>
      <w:r w:rsidR="00003EE3">
        <w:t xml:space="preserve">U </w:t>
      </w:r>
      <w:r w:rsidR="00ED5811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</w:t>
      </w:r>
      <w:r w:rsidR="005E03B4">
        <w:t>Osijek</w:t>
      </w:r>
      <w:r w:rsidR="00003EE3">
        <w:t xml:space="preserve">, Podružnica </w:t>
      </w:r>
      <w:r w:rsidR="005E03B4">
        <w:t>Slavonski Brod</w:t>
      </w:r>
      <w:r w:rsidR="00003EE3">
        <w:t>, za pokretanje skraćenog postupka nad dužnikom</w:t>
      </w:r>
      <w:r w:rsidR="009D3538">
        <w:t xml:space="preserve"> </w:t>
      </w:r>
      <w:r w:rsidR="005E03B4">
        <w:t>TERMINAL SLAVONSKI BROD d.o.o.</w:t>
      </w:r>
      <w:r w:rsidR="001A6DE6">
        <w:t xml:space="preserve">, OIB: </w:t>
      </w:r>
      <w:r w:rsidR="005E03B4">
        <w:t>61003373920</w:t>
      </w:r>
      <w:r w:rsidR="001A6DE6">
        <w:t xml:space="preserve"> sa sjedištem u </w:t>
      </w:r>
      <w:r w:rsidR="005E03B4">
        <w:t>Dr. Mile Budaka 1, SLAVONSKI BROD</w:t>
      </w:r>
      <w:r w:rsidR="00EE45A7">
        <w:t>,</w:t>
      </w:r>
      <w:r w:rsidR="001A6DE6">
        <w:t xml:space="preserve"> </w:t>
      </w:r>
      <w:r w:rsidR="00003EE3">
        <w:t xml:space="preserve">temeljem članka 430. Stečajnog zakona („Narodne novine „ 71/15), </w:t>
      </w:r>
      <w:r>
        <w:t xml:space="preserve"> dana </w:t>
      </w:r>
      <w:r w:rsidR="005E03B4">
        <w:t>2. svibnja</w:t>
      </w:r>
      <w:r w:rsidR="00572249">
        <w:t xml:space="preserve"> </w:t>
      </w:r>
      <w:r>
        <w:t>201</w:t>
      </w:r>
      <w:r w:rsidR="005E03B4">
        <w:t>7</w:t>
      </w:r>
      <w:r>
        <w:t>.g.</w:t>
      </w:r>
      <w:r w:rsidR="00003EE3">
        <w:t>objavljuje slijedeći</w:t>
      </w:r>
    </w:p>
    <w:p w:rsidRDefault="00FB19B8" w:rsidP="00436883" w:rsidR="00FB19B8"/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>Utvrđuje se da ukupni iznos evidentiranog duga dužnika</w:t>
      </w:r>
      <w:r w:rsidR="001A6DE6">
        <w:t xml:space="preserve"> </w:t>
      </w:r>
      <w:r w:rsidR="005E03B4">
        <w:t>TERMINAL SLAVONSKI BROD</w:t>
      </w:r>
      <w:r w:rsidR="00EE45A7">
        <w:t xml:space="preserve"> d.o.o, OIB: </w:t>
      </w:r>
      <w:r w:rsidR="005E03B4">
        <w:t>61003373920</w:t>
      </w:r>
      <w:r w:rsidR="00EE45A7">
        <w:t xml:space="preserve"> sa sjedištem u </w:t>
      </w:r>
      <w:r w:rsidR="005E03B4">
        <w:t>Dr. Mile Budaka 1, Slavonski Brod</w:t>
      </w:r>
      <w:r w:rsidR="00197FF9">
        <w:t>,</w:t>
      </w:r>
      <w:r w:rsidR="0089497D">
        <w:t xml:space="preserve"> </w:t>
      </w:r>
      <w:r w:rsidR="00003EE3">
        <w:t xml:space="preserve"> iznosi</w:t>
      </w:r>
      <w:r w:rsidR="000300EF">
        <w:t xml:space="preserve"> </w:t>
      </w:r>
      <w:r w:rsidR="005E03B4">
        <w:t>9.353.910,35</w:t>
      </w:r>
      <w:r w:rsidR="00003EE3">
        <w:t xml:space="preserve"> kn.</w:t>
      </w:r>
    </w:p>
    <w:p w:rsidRDefault="00003EE3" w:rsidP="00003EE3" w:rsidR="00003EE3">
      <w:pPr>
        <w:ind w:firstLine="708"/>
      </w:pPr>
      <w:r>
        <w:t>II</w:t>
      </w:r>
      <w:r>
        <w:tab/>
        <w:t>Poziva se</w:t>
      </w:r>
      <w:r w:rsidR="00197FF9">
        <w:t xml:space="preserve"> </w:t>
      </w:r>
      <w:r w:rsidR="00336764">
        <w:t>Miroslav Krnić</w:t>
      </w:r>
      <w:r w:rsidR="002F6F70">
        <w:t>, osoba ovlaštena za zastupanje,</w:t>
      </w:r>
      <w:r w:rsidR="00521537">
        <w:t xml:space="preserve"> OIB:</w:t>
      </w:r>
      <w:r w:rsidR="00336764">
        <w:t>72105860652</w:t>
      </w:r>
      <w:r w:rsidR="00521537">
        <w:t xml:space="preserve"> </w:t>
      </w:r>
      <w:r w:rsidR="005E03B4">
        <w:t xml:space="preserve">, </w:t>
      </w:r>
      <w:r w:rsidR="00336764">
        <w:t>Zagreb, Stjepana Gradića 19</w:t>
      </w:r>
      <w:r w:rsidR="00A21C8E">
        <w:t xml:space="preserve">, 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5E03B4">
        <w:t>511</w:t>
      </w:r>
      <w:r w:rsidR="005E0434">
        <w:t>-201</w:t>
      </w:r>
      <w:r w:rsidR="005E03B4">
        <w:t>7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 xml:space="preserve">Ako osobe iz točke II, ovlaštene za zastupanje dužnika po zakonu,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 xml:space="preserve">U Slavonskom Brodu, </w:t>
      </w:r>
      <w:r w:rsidR="005E03B4">
        <w:t>2. svibnja</w:t>
      </w:r>
      <w:r w:rsidR="00572249">
        <w:t xml:space="preserve"> </w:t>
      </w:r>
      <w:r>
        <w:t>201</w:t>
      </w:r>
      <w:r w:rsidR="005E03B4">
        <w:t>7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lastRenderedPageBreak/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04686" w:rsidP="00DE2BD8" w:rsidR="00A04686">
      <w:pPr>
        <w:ind w:left="708"/>
      </w:pP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5E03B4" w:rsidP="00F45F8B" w:rsidR="00F45F8B">
      <w:r>
        <w:t>2.5.</w:t>
      </w:r>
      <w:r w:rsidR="00F45F8B">
        <w:t>201</w:t>
      </w:r>
      <w:r>
        <w:t>7</w:t>
      </w:r>
      <w:r w:rsidR="00F45F8B">
        <w:t>.                S u d a c:</w:t>
      </w:r>
    </w:p>
    <w:sectPr w:rsidSect="00295846" w:rsidR="00F45F8B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300EF"/>
    <w:rsid w:val="000B2B18"/>
    <w:rsid w:val="00166398"/>
    <w:rsid w:val="0019113A"/>
    <w:rsid w:val="00197FF9"/>
    <w:rsid w:val="001A6DE6"/>
    <w:rsid w:val="001B4768"/>
    <w:rsid w:val="001D632D"/>
    <w:rsid w:val="001E69C8"/>
    <w:rsid w:val="001E7A3D"/>
    <w:rsid w:val="0021192D"/>
    <w:rsid w:val="00295846"/>
    <w:rsid w:val="002E4DB1"/>
    <w:rsid w:val="002F6F70"/>
    <w:rsid w:val="00336764"/>
    <w:rsid w:val="003775B6"/>
    <w:rsid w:val="00386605"/>
    <w:rsid w:val="00436883"/>
    <w:rsid w:val="00453B7A"/>
    <w:rsid w:val="0047223C"/>
    <w:rsid w:val="00490B17"/>
    <w:rsid w:val="00521537"/>
    <w:rsid w:val="00572249"/>
    <w:rsid w:val="005C0D29"/>
    <w:rsid w:val="005E03B4"/>
    <w:rsid w:val="005E0434"/>
    <w:rsid w:val="006157D1"/>
    <w:rsid w:val="0067231C"/>
    <w:rsid w:val="00714395"/>
    <w:rsid w:val="00837A2F"/>
    <w:rsid w:val="0089497D"/>
    <w:rsid w:val="008A1D89"/>
    <w:rsid w:val="008B2C14"/>
    <w:rsid w:val="009111CD"/>
    <w:rsid w:val="009133A8"/>
    <w:rsid w:val="00916116"/>
    <w:rsid w:val="00925622"/>
    <w:rsid w:val="00946742"/>
    <w:rsid w:val="00954A13"/>
    <w:rsid w:val="009D3538"/>
    <w:rsid w:val="00A04686"/>
    <w:rsid w:val="00A21C8E"/>
    <w:rsid w:val="00AC25AB"/>
    <w:rsid w:val="00AD0E8B"/>
    <w:rsid w:val="00B446A5"/>
    <w:rsid w:val="00B44AD3"/>
    <w:rsid w:val="00B7464E"/>
    <w:rsid w:val="00B976DA"/>
    <w:rsid w:val="00BB3982"/>
    <w:rsid w:val="00C24120"/>
    <w:rsid w:val="00C43432"/>
    <w:rsid w:val="00C76AD4"/>
    <w:rsid w:val="00CC420C"/>
    <w:rsid w:val="00D07BB8"/>
    <w:rsid w:val="00D422F5"/>
    <w:rsid w:val="00DE2BD8"/>
    <w:rsid w:val="00DF59BB"/>
    <w:rsid w:val="00E22955"/>
    <w:rsid w:val="00ED42F5"/>
    <w:rsid w:val="00ED5811"/>
    <w:rsid w:val="00EE45A7"/>
    <w:rsid w:val="00EF0E5E"/>
    <w:rsid w:val="00F45F8B"/>
    <w:rsid w:val="00FB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EF0E5E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490B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B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B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B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B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EF0E5E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490B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B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B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B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B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9353.35</izvorni_sadrzaj>
    <derivirana_varijabla naziv="DomainObject.Predmet.InicijalnaVrijednost_1">9353.35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St-511/2017</izvorni_sadrzaj>
    <derivirana_varijabla naziv="DomainObject.Predmet.OznakaBroj_1">St-511/2017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Terminal Slavonski Brod društvo s ograničenom odgovornošću za skladištenje naftnih derivata</izvorni_sadrzaj>
    <derivirana_varijabla naziv="DomainObject.Predmet.ProtustrankaFormated_1">  Terminal Slavonski Brod društvo s ograničenom odgovornošću za skladištenje naftnih derivata</derivirana_varijabla>
  </DomainObject.Predmet.ProtustrankaFormated>
  <DomainObject.Predmet.ProtustrankaFormatedOIB>
    <izvorni_sadrzaj>  Terminal Slavonski Brod društvo s ograničenom odgovornošću za skladištenje naftnih derivata, OIB 61003373920</izvorni_sadrzaj>
    <derivirana_varijabla naziv="DomainObject.Predmet.ProtustrankaFormatedOIB_1">  Terminal Slavonski Brod društvo s ograničenom odgovornošću za skladištenje naftnih derivata, OIB 61003373920</derivirana_varijabla>
  </DomainObject.Predmet.ProtustrankaFormatedOIB>
  <DomainObject.Predmet.ProtustrankaFormatedWithAdress>
    <izvorni_sadrzaj> Terminal Slavonski Brod društvo s ograničenom odgovornošću za skladištenje naftnih derivata, dr. Mile Budaka 1, 35000 Slavonski Brod</izvorni_sadrzaj>
    <derivirana_varijabla naziv="DomainObject.Predmet.ProtustrankaFormatedWithAdress_1"> Terminal Slavonski Brod društvo s ograničenom odgovornošću za skladištenje naftnih derivata, dr. Mile Budaka 1, 35000 Slavonski Brod</derivirana_varijabla>
  </DomainObject.Predmet.ProtustrankaFormatedWithAdress>
  <DomainObject.Predmet.ProtustrankaFormatedWithAdressOIB>
    <izvorni_sadrzaj> Terminal Slavonski Brod društvo s ograničenom odgovornošću za skladištenje naftnih derivata, OIB 61003373920, dr. Mile Budaka 1, 35000 Slavonski Brod</izvorni_sadrzaj>
    <derivirana_varijabla naziv="DomainObject.Predmet.ProtustrankaFormatedWithAdressOIB_1"> Terminal Slavonski Brod društvo s ograničenom odgovornošću za skladištenje naftnih derivata, OIB 61003373920, dr. Mile Budaka 1, 35000 Slavonski Brod</derivirana_varijabla>
  </DomainObject.Predmet.ProtustrankaFormatedWithAdressOIB>
  <DomainObject.Predmet.ProtustrankaWithAdress>
    <izvorni_sadrzaj>Terminal Slavonski Brod društvo s ograničenom odgovornošću za skladištenje naftnih derivata dr. Mile Budaka 1, 35000 Slavonski Brod</izvorni_sadrzaj>
    <derivirana_varijabla naziv="DomainObject.Predmet.ProtustrankaWithAdress_1">Terminal Slavonski Brod društvo s ograničenom odgovornošću za skladištenje naftnih derivata dr. Mile Budaka 1, 35000 Slavonski Brod</derivirana_varijabla>
  </DomainObject.Predmet.ProtustrankaWithAdress>
  <DomainObject.Predmet.ProtustrankaWithAdressOIB>
    <izvorni_sadrzaj>Terminal Slavonski Brod društvo s ograničenom odgovornošću za skladištenje naftnih derivata, OIB 61003373920, dr. Mile Budaka 1, 35000 Slavonski Brod</izvorni_sadrzaj>
    <derivirana_varijabla naziv="DomainObject.Predmet.ProtustrankaWithAdressOIB_1">Terminal Slavonski Brod društvo s ograničenom odgovornošću za skladištenje naftnih derivata, OIB 61003373920, dr. Mile Budaka 1, 35000 Slavonski Brod</derivirana_varijabla>
  </DomainObject.Predmet.ProtustrankaWithAdressOIB>
  <DomainObject.Predmet.ProtustrankaNazivFormated>
    <izvorni_sadrzaj>Terminal Slavonski Brod društvo s ograničenom odgovornošću za skladištenje naftnih derivata</izvorni_sadrzaj>
    <derivirana_varijabla naziv="DomainObject.Predmet.ProtustrankaNazivFormated_1">Terminal Slavonski Brod društvo s ograničenom odgovornošću za skladištenje naftnih derivata</derivirana_varijabla>
  </DomainObject.Predmet.ProtustrankaNazivFormated>
  <DomainObject.Predmet.ProtustrankaNazivFormatedOIB>
    <izvorni_sadrzaj>Terminal Slavonski Brod društvo s ograničenom odgovornošću za skladištenje naftnih derivata, OIB 61003373920</izvorni_sadrzaj>
    <derivirana_varijabla naziv="DomainObject.Predmet.ProtustrankaNazivFormatedOIB_1">Terminal Slavonski Brod društvo s ograničenom odgovornošću za skladištenje naftnih derivata, OIB 61003373920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Terminal Slavonski Brod društvo s ograničenom odgovornošću za skladištenje naftnih derivata</item>
    </izvorni_sadrzaj>
    <derivirana_varijabla naziv="DomainObject.Predmet.ProtuStrankaListFormated_1">
      <item>Terminal Slavonski Brod društvo s ograničenom odgovornošću za skladištenje naftnih derivata</item>
    </derivirana_varijabla>
  </DomainObject.Predmet.ProtuStrankaListFormated>
  <DomainObject.Predmet.ProtuStrankaListFormatedOIB>
    <izvorni_sadrzaj>
      <item>Terminal Slavonski Brod društvo s ograničenom odgovornošću za skladištenje naftnih derivata, OIB 61003373920</item>
    </izvorni_sadrzaj>
    <derivirana_varijabla naziv="DomainObject.Predmet.ProtuStrankaListFormatedOIB_1">
      <item>Terminal Slavonski Brod društvo s ograničenom odgovornošću za skladištenje naftnih derivata, OIB 61003373920</item>
    </derivirana_varijabla>
  </DomainObject.Predmet.ProtuStrankaListFormatedOIB>
  <DomainObject.Predmet.ProtuStrankaListFormatedWithAdress>
    <izvorni_sadrzaj>
      <item>Terminal Slavonski Brod društvo s ograničenom odgovornošću za skladištenje naftnih derivata, dr. Mile Budaka 1, 35000 Slavonski Brod</item>
    </izvorni_sadrzaj>
    <derivirana_varijabla naziv="DomainObject.Predmet.ProtuStrankaListFormatedWithAdress_1">
      <item>Terminal Slavonski Brod društvo s ograničenom odgovornošću za skladištenje naftnih derivata, dr. Mile Budaka 1, 35000 Slavonski Brod</item>
    </derivirana_varijabla>
  </DomainObject.Predmet.ProtuStrankaListFormatedWithAdress>
  <DomainObject.Predmet.ProtuStrankaListFormatedWithAdressOIB>
    <izvorni_sadrzaj>
      <item>Terminal Slavonski Brod društvo s ograničenom odgovornošću za skladištenje naftnih derivata, OIB 61003373920, dr. Mile Budaka 1, 35000 Slavonski Brod</item>
    </izvorni_sadrzaj>
    <derivirana_varijabla naziv="DomainObject.Predmet.ProtuStrankaListFormatedWithAdressOIB_1">
      <item>Terminal Slavonski Brod društvo s ograničenom odgovornošću za skladištenje naftnih derivata, OIB 61003373920, dr. Mile Budaka 1, 35000 Slavonski Brod</item>
    </derivirana_varijabla>
  </DomainObject.Predmet.ProtuStrankaListFormatedWithAdressOIB>
  <DomainObject.Predmet.ProtuStrankaListNazivFormated>
    <izvorni_sadrzaj>
      <item>Terminal Slavonski Brod društvo s ograničenom odgovornošću za skladištenje naftnih derivata</item>
    </izvorni_sadrzaj>
    <derivirana_varijabla naziv="DomainObject.Predmet.ProtuStrankaListNazivFormated_1">
      <item>Terminal Slavonski Brod društvo s ograničenom odgovornošću za skladištenje naftnih derivata</item>
    </derivirana_varijabla>
  </DomainObject.Predmet.ProtuStrankaListNazivFormated>
  <DomainObject.Predmet.ProtuStrankaListNazivFormatedOIB>
    <izvorni_sadrzaj>
      <item>Terminal Slavonski Brod društvo s ograničenom odgovornošću za skladištenje naftnih derivata, OIB 61003373920</item>
    </izvorni_sadrzaj>
    <derivirana_varijabla naziv="DomainObject.Predmet.ProtuStrankaListNazivFormatedOIB_1">
      <item>Terminal Slavonski Brod društvo s ograničenom odgovornošću za skladištenje naftnih derivata, OIB 61003373920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Terminal Slavonski Brod društvo s ograničenom odgovornošću za skladištenje naftnih derivata</izvorni_sadrzaj>
    <derivirana_varijabla naziv="DomainObject.Predmet.ProtustrankaIDrugi_1">Terminal Slavonski Brod društvo s ograničenom odgovornošću za skladištenje naftnih derivata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Terminal Slavonski Brod društvo s ograničenom odgovornošću za skladištenje naftnih derivata, OIB 61003373920, dr. Mile Budaka 1, 35000 Slavonski Brod</izvorni_sadrzaj>
    <derivirana_varijabla naziv="DomainObject.Predmet.ProtustrankaIDrugiAdressOIB_1">Terminal Slavonski Brod društvo s ograničenom odgovornošću za skladištenje naftnih derivata, OIB 61003373920,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Terminal Slavonski Brod društvo s ograničenom odgovornošću za skladištenje naftnih derivata</item>
    </izvorni_sadrzaj>
    <derivirana_varijabla naziv="DomainObject.Predmet.SudioniciListNaziv_1">
      <item>Financijska agencija</item>
      <item>Terminal Slavonski Brod društvo s ograničenom odgovornošću za skladištenje naftnih derivata</item>
    </derivirana_varijabla>
  </DomainObject.Predmet.SudioniciListNaziv>
  <DomainObject.Predmet.SudioniciListAdressOIB>
    <izvorni_sadrzaj>
      <item>Financijska agencija, OIB 85821130368, Ulica grada Vukovara 70,10000 Zagreb</item>
      <item>Terminal Slavonski Brod društvo s ograničenom odgovornošću za skladištenje naftnih derivata, OIB 61003373920, dr. Mile Budaka 1,35000 Slavonski Brod</item>
    </izvorni_sadrzaj>
    <derivirana_varijabla naziv="DomainObject.Predmet.SudioniciListAdressOIB_1">
      <item>Financijska agencija, OIB 85821130368, Ulica grada Vukovara 70,10000 Zagreb</item>
      <item>Terminal Slavonski Brod društvo s ograničenom odgovornošću za skladištenje naftnih derivata, OIB 61003373920, dr. Mile Budaka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61003373920</item>
    </izvorni_sadrzaj>
    <derivirana_varijabla naziv="DomainObject.Predmet.SudioniciListNazivOIB_1">
      <item>, OIB 85821130368</item>
      <item>, OIB 61003373920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381</properties:Words>
  <properties:Characters>2002</properties:Characters>
  <properties:Lines>60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2017-05-02T07:28:00Z</dcterms:created>
  <dc:creator>Korisnik</dc:creator>
  <cp:lastModifiedBy>wsadmin</cp:lastModifiedBy>
  <cp:lastPrinted>2017-05-02T07:25:00Z</cp:lastPrinted>
  <dcterms:modified xmlns:xsi="http://www.w3.org/2001/XMLSchema-instance" xsi:type="dcterms:W3CDTF">2017-05-02T07:28:00Z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