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7f4b" w14:paraId="65f7f4b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5B750C" w:rsidP="00C504F9" w:rsidR="005B750C">
      <w:pPr>
        <w:ind w:left="5040"/>
        <w:jc w:val="right"/>
      </w:pPr>
      <w:r>
        <w:t>TAMARA RIZMAN</w:t>
      </w:r>
    </w:p>
    <w:p w:rsidRDefault="005B750C" w:rsidP="00C504F9" w:rsidR="001C1A94">
      <w:pPr>
        <w:ind w:left="5040"/>
        <w:jc w:val="right"/>
      </w:pPr>
      <w:r>
        <w:t>Stanka Vraza 6</w:t>
      </w:r>
    </w:p>
    <w:p w:rsidRDefault="005B750C" w:rsidP="00C504F9" w:rsidR="005B750C">
      <w:pPr>
        <w:ind w:left="5040"/>
        <w:jc w:val="right"/>
      </w:pPr>
      <w:r w:rsidRPr="00662ADE">
        <w:t>Biograd na Moru</w:t>
      </w:r>
    </w:p>
    <w:p w:rsidRDefault="005B750C" w:rsidP="00C504F9" w:rsidR="005B750C">
      <w:pPr>
        <w:ind w:left="5040"/>
        <w:jc w:val="right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5B750C">
        <w:t>769</w:t>
      </w:r>
      <w:r>
        <w:t>/16-</w:t>
      </w:r>
      <w:r w:rsidR="00716D24">
        <w:t>4</w:t>
      </w:r>
      <w:r>
        <w:t xml:space="preserve"> od </w:t>
      </w:r>
      <w:r w:rsidR="00584032">
        <w:t>1</w:t>
      </w:r>
      <w:r w:rsidR="001C1A94">
        <w:t>9</w:t>
      </w:r>
      <w:r w:rsidR="00A71E12">
        <w:t>. svibnja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5B750C">
        <w:t>RIZMAN d.o.o., Biograd na Moru, Stanka Vraza 30, OIB: 40797886180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FD7570">
        <w:t>09</w:t>
      </w:r>
      <w:r w:rsidR="008C71F3">
        <w:t>,</w:t>
      </w:r>
      <w:r w:rsidR="005B750C">
        <w:t>15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FD7570">
        <w:t>09</w:t>
      </w:r>
      <w:r w:rsidR="008C71F3">
        <w:t>,</w:t>
      </w:r>
      <w:r w:rsidR="005B750C">
        <w:t>17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584032">
        <w:t>1</w:t>
      </w:r>
      <w:r w:rsidR="001C1A94">
        <w:t>9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241552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5B750C">
      <w:rPr>
        <w:b/>
        <w:bCs/>
        <w:sz w:val="28"/>
      </w:rPr>
      <w:t>769</w:t>
    </w:r>
    <w:r>
      <w:rPr>
        <w:b/>
        <w:bCs/>
        <w:sz w:val="28"/>
      </w:rPr>
      <w:t>/16-</w:t>
    </w:r>
    <w:r w:rsidR="00716D24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1A94"/>
    <w:rsid w:val="001C637E"/>
    <w:rsid w:val="001D39D6"/>
    <w:rsid w:val="001D444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50C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16D24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71B05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B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B0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B0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B0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B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B0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B0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B0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St-769/2016</izvorni_sadrzaj>
    <derivirana_varijabla naziv="DomainObject.Predmet.OznakaBroj_1">St-769/2016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RIZMAN društvo s ograničenom odgovornošću za trgovinu</izvorni_sadrzaj>
    <derivirana_varijabla naziv="DomainObject.Predmet.ProtustrankaFormated_1">  RIZMAN društvo s ograničenom odgovornošću za trgovinu</derivirana_varijabla>
  </DomainObject.Predmet.ProtustrankaFormated>
  <DomainObject.Predmet.ProtustrankaFormatedOIB>
    <izvorni_sadrzaj>  RIZMAN društvo s ograničenom odgovornošću za trgovinu, OIB 40797886180</izvorni_sadrzaj>
    <derivirana_varijabla naziv="DomainObject.Predmet.ProtustrankaFormatedOIB_1">  RIZMAN društvo s ograničenom odgovornošću za trgovinu, OIB 40797886180</derivirana_varijabla>
  </DomainObject.Predmet.ProtustrankaFormatedOIB>
  <DomainObject.Predmet.ProtustrankaFormatedWithAdress>
    <izvorni_sadrzaj> RIZMAN društvo s ograničenom odgovornošću za trgovinu, Stanka Vraza 30, 23210 Biograd Na Moru</izvorni_sadrzaj>
    <derivirana_varijabla naziv="DomainObject.Predmet.ProtustrankaFormatedWithAdress_1"> RIZMAN društvo s ograničenom odgovornošću za trgovinu, Stanka Vraza 30, 23210 Biograd Na Moru</derivirana_varijabla>
  </DomainObject.Predmet.ProtustrankaFormatedWithAdress>
  <DomainObject.Predmet.ProtustrankaFormatedWithAdressOIB>
    <izvorni_sadrzaj> RIZMAN društvo s ograničenom odgovornošću za trgovinu, OIB 40797886180, Stanka Vraza 30, 23210 Biograd Na Moru</izvorni_sadrzaj>
    <derivirana_varijabla naziv="DomainObject.Predmet.ProtustrankaFormatedWithAdressOIB_1"> RIZMAN društvo s ograničenom odgovornošću za trgovinu, OIB 40797886180, Stanka Vraza 30, 23210 Biograd Na Moru</derivirana_varijabla>
  </DomainObject.Predmet.ProtustrankaFormatedWithAdressOIB>
  <DomainObject.Predmet.ProtustrankaWithAdress>
    <izvorni_sadrzaj>RIZMAN društvo s ograničenom odgovornošću za trgovinu Stanka Vraza 30, 23210 Biograd Na Moru</izvorni_sadrzaj>
    <derivirana_varijabla naziv="DomainObject.Predmet.ProtustrankaWithAdress_1">RIZMAN društvo s ograničenom odgovornošću za trgovinu Stanka Vraza 30, 23210 Biograd Na Moru</derivirana_varijabla>
  </DomainObject.Predmet.ProtustrankaWithAdress>
  <DomainObject.Predmet.ProtustrankaWithAdressOIB>
    <izvorni_sadrzaj>RIZMAN društvo s ograničenom odgovornošću za trgovinu, OIB 40797886180, Stanka Vraza 30, 23210 Biograd Na Moru</izvorni_sadrzaj>
    <derivirana_varijabla naziv="DomainObject.Predmet.ProtustrankaWithAdressOIB_1">RIZMAN društvo s ograničenom odgovornošću za trgovinu, OIB 40797886180, Stanka Vraza 30, 23210 Biograd Na Moru</derivirana_varijabla>
  </DomainObject.Predmet.ProtustrankaWithAdressOIB>
  <DomainObject.Predmet.ProtustrankaNazivFormated>
    <izvorni_sadrzaj>RIZMAN društvo s ograničenom odgovornošću za trgovinu</izvorni_sadrzaj>
    <derivirana_varijabla naziv="DomainObject.Predmet.ProtustrankaNazivFormated_1">RIZMAN društvo s ograničenom odgovornošću za trgovinu</derivirana_varijabla>
  </DomainObject.Predmet.ProtustrankaNazivFormated>
  <DomainObject.Predmet.ProtustrankaNazivFormatedOIB>
    <izvorni_sadrzaj>RIZMAN društvo s ograničenom odgovornošću za trgovinu, OIB 40797886180</izvorni_sadrzaj>
    <derivirana_varijabla naziv="DomainObject.Predmet.ProtustrankaNazivFormatedOIB_1">RIZMAN društvo s ograničenom odgovornošću za trgovinu, OIB 40797886180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115021.77</izvorni_sadrzaj>
    <derivirana_varijabla naziv="DomainObject.Predmet.TrenutnaVrijednost_1">115021.77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RIZMAN društvo s ograničenom odgovornošću za trgovinu</item>
    </izvorni_sadrzaj>
    <derivirana_varijabla naziv="DomainObject.Predmet.ProtuStrankaListFormated_1">
      <item>RIZMAN društvo s ograničenom odgovornošću za trgovinu</item>
    </derivirana_varijabla>
  </DomainObject.Predmet.ProtuStrankaListFormated>
  <DomainObject.Predmet.ProtuStrankaListFormatedOIB>
    <izvorni_sadrzaj>
      <item>RIZMAN društvo s ograničenom odgovornošću za trgovinu, OIB 40797886180</item>
    </izvorni_sadrzaj>
    <derivirana_varijabla naziv="DomainObject.Predmet.ProtuStrankaListFormatedOIB_1">
      <item>RIZMAN društvo s ograničenom odgovornošću za trgovinu, OIB 40797886180</item>
    </derivirana_varijabla>
  </DomainObject.Predmet.ProtuStrankaListFormatedOIB>
  <DomainObject.Predmet.ProtuStrankaListFormatedWithAdress>
    <izvorni_sadrzaj>
      <item>RIZMAN društvo s ograničenom odgovornošću za trgovinu, Stanka Vraza 30, 23210 Biograd Na Moru</item>
    </izvorni_sadrzaj>
    <derivirana_varijabla naziv="DomainObject.Predmet.ProtuStrankaListFormatedWithAdress_1">
      <item>RIZMAN društvo s ograničenom odgovornošću za trgovinu, Stanka Vraza 30, 23210 Biograd Na Moru</item>
    </derivirana_varijabla>
  </DomainObject.Predmet.ProtuStrankaListFormatedWithAdress>
  <DomainObject.Predmet.ProtuStrankaListFormatedWithAdressOIB>
    <izvorni_sadrzaj>
      <item>RIZMAN društvo s ograničenom odgovornošću za trgovinu, OIB 40797886180, Stanka Vraza 30, 23210 Biograd Na Moru</item>
    </izvorni_sadrzaj>
    <derivirana_varijabla naziv="DomainObject.Predmet.ProtuStrankaListFormatedWithAdressOIB_1">
      <item>RIZMAN društvo s ograničenom odgovornošću za trgovinu, OIB 40797886180, Stanka Vraza 30, 23210 Biograd Na Moru</item>
    </derivirana_varijabla>
  </DomainObject.Predmet.ProtuStrankaListFormatedWithAdressOIB>
  <DomainObject.Predmet.ProtuStrankaListNazivFormated>
    <izvorni_sadrzaj>
      <item>RIZMAN društvo s ograničenom odgovornošću za trgovinu</item>
    </izvorni_sadrzaj>
    <derivirana_varijabla naziv="DomainObject.Predmet.ProtuStrankaListNazivFormated_1">
      <item>RIZMAN društvo s ograničenom odgovornošću za trgovinu</item>
    </derivirana_varijabla>
  </DomainObject.Predmet.ProtuStrankaListNazivFormated>
  <DomainObject.Predmet.ProtuStrankaListNazivFormatedOIB>
    <izvorni_sadrzaj>
      <item>RIZMAN društvo s ograničenom odgovornošću za trgovinu, OIB 40797886180</item>
    </izvorni_sadrzaj>
    <derivirana_varijabla naziv="DomainObject.Predmet.ProtuStrankaListNazivFormatedOIB_1">
      <item>RIZMAN društvo s ograničenom odgovornošću za trgovinu, OIB 40797886180</item>
    </derivirana_varijabla>
  </DomainObject.Predmet.ProtuStrankaListNazivFormatedOIB>
  <DomainObject.Predmet.OstaliListFormated>
    <izvorni_sadrzaj>
      <item>Tamara Rizman</item>
      <item>Robert Rizman</item>
    </izvorni_sadrzaj>
    <derivirana_varijabla naziv="DomainObject.Predmet.OstaliListFormated_1">
      <item>Tamara Rizman</item>
      <item>Robert Rizman</item>
    </derivirana_varijabla>
  </DomainObject.Predmet.OstaliListFormated>
  <DomainObject.Predmet.OstaliListFormatedOIB>
    <izvorni_sadrzaj>
      <item>Tamara Rizman, OIB 34075388971</item>
      <item>Robert Rizman, OIB 95505732295</item>
    </izvorni_sadrzaj>
    <derivirana_varijabla naziv="DomainObject.Predmet.OstaliListFormatedOIB_1">
      <item>Tamara Rizman, OIB 34075388971</item>
      <item>Robert Rizman, OIB 95505732295</item>
    </derivirana_varijabla>
  </DomainObject.Predmet.OstaliListFormatedOIB>
  <DomainObject.Predmet.OstaliListFormatedWithAdress>
    <izvorni_sadrzaj>
      <item>Tamara Rizman, Stanka Vraza 6, 23210 Biograd Na Moru</item>
      <item>Robert Rizman, Stanka Vraza 6, 23210 Biograd Na Moru</item>
    </izvorni_sadrzaj>
    <derivirana_varijabla naziv="DomainObject.Predmet.OstaliListFormatedWithAdress_1">
      <item>Tamara Rizman, Stanka Vraza 6, 23210 Biograd Na Moru</item>
      <item>Robert Rizman, Stanka Vraza 6, 23210 Biograd Na Moru</item>
    </derivirana_varijabla>
  </DomainObject.Predmet.OstaliListFormatedWithAdress>
  <DomainObject.Predmet.OstaliListFormatedWithAdressOIB>
    <izvorni_sadrzaj>
      <item>Tamara Rizman, OIB 34075388971, Stanka Vraza 6, 23210 Biograd Na Moru</item>
      <item>Robert Rizman, OIB 95505732295, Stanka Vraza 6, 23210 Biograd Na Moru</item>
    </izvorni_sadrzaj>
    <derivirana_varijabla naziv="DomainObject.Predmet.OstaliListFormatedWithAdressOIB_1">
      <item>Tamara Rizman, OIB 34075388971, Stanka Vraza 6, 23210 Biograd Na Moru</item>
      <item>Robert Rizman, OIB 95505732295, Stanka Vraza 6, 23210 Biograd Na Moru</item>
    </derivirana_varijabla>
  </DomainObject.Predmet.OstaliListFormatedWithAdressOIB>
  <DomainObject.Predmet.OstaliListNazivFormated>
    <izvorni_sadrzaj>
      <item>Tamara Rizman</item>
      <item>Robert Rizman</item>
    </izvorni_sadrzaj>
    <derivirana_varijabla naziv="DomainObject.Predmet.OstaliListNazivFormated_1">
      <item>Tamara Rizman</item>
      <item>Robert Rizman</item>
    </derivirana_varijabla>
  </DomainObject.Predmet.OstaliListNazivFormated>
  <DomainObject.Predmet.OstaliListNazivFormatedOIB>
    <izvorni_sadrzaj>
      <item>Tamara Rizman, OIB 34075388971</item>
      <item>Robert Rizman, OIB 95505732295</item>
    </izvorni_sadrzaj>
    <derivirana_varijabla naziv="DomainObject.Predmet.OstaliListNazivFormatedOIB_1">
      <item>Tamara Rizman, OIB 34075388971</item>
      <item>Robert Rizman, OIB 95505732295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RIZMAN društvo s ograničenom odgovornošću za trgovinu</izvorni_sadrzaj>
    <derivirana_varijabla naziv="DomainObject.Predmet.ProtustrankaIDrugi_1">RIZMAN društvo s ograničenom odgovornošću za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RIZMAN društvo s ograničenom odgovornošću za trgovinu, OIB 40797886180, Stanka Vraza 30, 23210 Biograd Na Moru</izvorni_sadrzaj>
    <derivirana_varijabla naziv="DomainObject.Predmet.ProtustrankaIDrugiAdressOIB_1">RIZMAN društvo s ograničenom odgovornošću za trgovinu, OIB 40797886180, Stanka Vraza 30,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RIZMAN društvo s ograničenom odgovornošću za trgovinu</item>
      <item>Tamara Rizman</item>
      <item>Robert Rizman</item>
    </izvorni_sadrzaj>
    <derivirana_varijabla naziv="DomainObject.Predmet.SudioniciListNaziv_1">
      <item>Financijska agencija</item>
      <item>RIZMAN društvo s ograničenom odgovornošću za trgovinu</item>
      <item>Tamara Rizman</item>
      <item>Robert Rizman</item>
    </derivirana_varijabla>
  </DomainObject.Predmet.SudioniciListNaziv>
  <DomainObject.Predmet.SudioniciListAdressOIB>
    <izvorni_sadrzaj>
      <item>Financijska agencija, OIB 85821130368, Ivana Danila 4,23000 Zadar</item>
      <item>RIZMAN društvo s ograničenom odgovornošću za trgovinu, OIB 40797886180, Stanka Vraza 30,23210 Biograd Na Moru</item>
      <item>Tamara Rizman, OIB 34075388971, Stanka Vraza 6,23210 Biograd Na Moru</item>
      <item>Robert Rizman, OIB 95505732295, Stanka Vraza 6,23210 Biograd Na Moru</item>
    </izvorni_sadrzaj>
    <derivirana_varijabla naziv="DomainObject.Predmet.SudioniciListAdressOIB_1">
      <item>Financijska agencija, OIB 85821130368, Ivana Danila 4,23000 Zadar</item>
      <item>RIZMAN društvo s ograničenom odgovornošću za trgovinu, OIB 40797886180, Stanka Vraza 30,23210 Biograd Na Moru</item>
      <item>Tamara Rizman, OIB 34075388971, Stanka Vraza 6,23210 Biograd Na Moru</item>
      <item>Robert Rizman, OIB 95505732295, Stanka Vraza 6,23210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40797886180</item>
      <item>, OIB 34075388971</item>
      <item>, OIB 95505732295</item>
    </izvorni_sadrzaj>
    <derivirana_varijabla naziv="DomainObject.Predmet.SudioniciListNazivOIB_1">
      <item>, OIB 85821130368</item>
      <item>, OIB 40797886180</item>
      <item>, OIB 34075388971</item>
      <item>, OIB 95505732295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E2AD36-F539-4605-B9BE-DEEA2986D5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867</properties:Characters>
  <properties:Lines>32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2016-05-19T08:18:00Z</dcterms:created>
  <dc:creator>Ardena Bajlo</dc:creator>
  <cp:lastModifiedBy>Martina Kalmeta</cp:lastModifiedBy>
  <cp:lastPrinted>2016-05-19T08:08:00Z</cp:lastPrinted>
  <dcterms:modified xmlns:xsi="http://www.w3.org/2001/XMLSchema-instance" xsi:type="dcterms:W3CDTF">2016-05-20T07:26:00Z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