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542A" w:rsidP="00586DD5" w:rsidRDefault="000D5126" w14:paraId="93a47e9" w14:textId="93a47e9">
      <w:pPr>
        <w15:collapsed w:val="false"/>
      </w:pPr>
      <w:bookmarkStart w:name="_GoBack" w:id="0"/>
      <w:bookmarkEnd w:id="0"/>
      <w:r w:rsidRPr="00D459F2">
        <w:t xml:space="preserve">     </w:t>
      </w:r>
    </w:p>
    <w:p w:rsidRPr="00D459F2" w:rsidR="00586DD5" w:rsidP="00586DD5" w:rsidRDefault="0088542A">
      <w:r>
        <w:t xml:space="preserve">    </w:t>
      </w:r>
      <w:r w:rsidRPr="00D459F2" w:rsidR="00586DD5">
        <w:t>REPUBLIKA HRVATSKA</w:t>
      </w:r>
    </w:p>
    <w:p w:rsidRPr="00D459F2" w:rsidR="00586DD5" w:rsidP="00586DD5" w:rsidRDefault="00586DD5">
      <w:r w:rsidRPr="00D459F2">
        <w:t xml:space="preserve">TRGOVAČKI SUD U ZAGREBU                            </w:t>
      </w:r>
      <w:r w:rsidRPr="00D459F2" w:rsidR="00C20A9B">
        <w:t xml:space="preserve">                              </w:t>
      </w:r>
      <w:r w:rsidRPr="00D459F2" w:rsidR="009A399D">
        <w:t xml:space="preserve">    </w:t>
      </w:r>
      <w:r w:rsidR="003F771B">
        <w:t xml:space="preserve">       </w:t>
      </w:r>
      <w:r w:rsidRPr="00D459F2" w:rsidR="009A399D">
        <w:t xml:space="preserve">  </w:t>
      </w:r>
      <w:r w:rsidRPr="00D459F2" w:rsidR="00C20A9B">
        <w:t>89</w:t>
      </w:r>
      <w:r w:rsidRPr="00D459F2">
        <w:t>. St</w:t>
      </w:r>
      <w:r w:rsidRPr="00D459F2" w:rsidR="00C20A9B">
        <w:t>-</w:t>
      </w:r>
      <w:r w:rsidR="00B52E94">
        <w:t>1799/17-18</w:t>
      </w:r>
    </w:p>
    <w:p w:rsidRPr="00D459F2" w:rsidR="00586DD5" w:rsidP="00586DD5" w:rsidRDefault="000D5126">
      <w:r w:rsidRPr="00D459F2">
        <w:t xml:space="preserve">         Zagreb, </w:t>
      </w:r>
      <w:proofErr w:type="spellStart"/>
      <w:r w:rsidRPr="00D459F2" w:rsidR="00586DD5">
        <w:t>Amruševa</w:t>
      </w:r>
      <w:proofErr w:type="spellEnd"/>
      <w:r w:rsidRPr="00D459F2" w:rsidR="00586DD5">
        <w:t xml:space="preserve"> 2/II</w:t>
      </w:r>
    </w:p>
    <w:p w:rsidRPr="00D459F2" w:rsidR="005E3781" w:rsidP="007C4EF1" w:rsidRDefault="005E3781"/>
    <w:p w:rsidRPr="00D459F2" w:rsidR="005E3781" w:rsidP="00C23899" w:rsidRDefault="005E3781">
      <w:pPr>
        <w:jc w:val="center"/>
      </w:pPr>
      <w:r w:rsidRPr="00D459F2">
        <w:t>R E P U B L I K A  H R V A T S K A</w:t>
      </w:r>
    </w:p>
    <w:p w:rsidRPr="00D459F2" w:rsidR="00586DD5" w:rsidP="00586DD5" w:rsidRDefault="00586DD5"/>
    <w:p w:rsidRPr="00D459F2" w:rsidR="00586DD5" w:rsidP="00586DD5" w:rsidRDefault="00014CE5">
      <w:pPr>
        <w:jc w:val="center"/>
      </w:pPr>
      <w:r w:rsidRPr="00D459F2">
        <w:t>Z A K L J U Č A K</w:t>
      </w:r>
    </w:p>
    <w:p w:rsidRPr="00D459F2" w:rsidR="00586DD5" w:rsidP="00586DD5" w:rsidRDefault="00586DD5">
      <w:pPr>
        <w:rPr>
          <w:b/>
        </w:rPr>
      </w:pPr>
    </w:p>
    <w:p w:rsidRPr="000D7E17" w:rsidR="0088542A" w:rsidP="0088542A" w:rsidRDefault="00C0276A">
      <w:pPr>
        <w:ind w:firstLine="708"/>
        <w:jc w:val="both"/>
      </w:pPr>
      <w:r>
        <w:tab/>
      </w:r>
      <w:r w:rsidR="00B52E94">
        <w:t>Trgovački sud u Zagrebu, po sutkinji</w:t>
      </w:r>
      <w:r w:rsidRPr="004D011B" w:rsidR="00B52E94">
        <w:t xml:space="preserve">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B52E94">
        <w:t xml:space="preserve">TELGRAD </w:t>
      </w:r>
      <w:r w:rsidR="00B52E94">
        <w:rPr>
          <w:lang w:val="pl-PL"/>
        </w:rPr>
        <w:t>d.o.o., Zagreb, Nova cesta 63</w:t>
      </w:r>
      <w:r w:rsidRPr="00A45BB2" w:rsidR="00B52E94">
        <w:rPr>
          <w:lang w:val="pl-PL"/>
        </w:rPr>
        <w:t xml:space="preserve">, OIB </w:t>
      </w:r>
      <w:r w:rsidR="00B52E94">
        <w:rPr>
          <w:lang w:val="pl-PL"/>
        </w:rPr>
        <w:t>41331454897</w:t>
      </w:r>
      <w:r w:rsidR="00B52E94">
        <w:t>, 9</w:t>
      </w:r>
      <w:r w:rsidRPr="00D07974" w:rsidR="0088542A">
        <w:t xml:space="preserve">. </w:t>
      </w:r>
      <w:r w:rsidR="00B52E94">
        <w:t>rujna</w:t>
      </w:r>
      <w:r w:rsidRPr="00D07974" w:rsidR="0088542A">
        <w:t xml:space="preserve"> 201</w:t>
      </w:r>
      <w:r w:rsidR="00B52E94">
        <w:t>9</w:t>
      </w:r>
      <w:r w:rsidRPr="002F0C0B" w:rsidR="0088542A">
        <w:t>.,</w:t>
      </w:r>
    </w:p>
    <w:p w:rsidRPr="00D459F2" w:rsidR="007332C3" w:rsidP="007332C3" w:rsidRDefault="007332C3">
      <w:pPr>
        <w:jc w:val="both"/>
        <w:rPr>
          <w:b/>
        </w:rPr>
      </w:pPr>
    </w:p>
    <w:p w:rsidR="00C0276A" w:rsidP="00D47D35" w:rsidRDefault="00C0276A">
      <w:pPr>
        <w:jc w:val="center"/>
      </w:pPr>
    </w:p>
    <w:p w:rsidRPr="00D459F2" w:rsidR="006B708C" w:rsidP="00D47D35" w:rsidRDefault="006B708C">
      <w:pPr>
        <w:jc w:val="center"/>
      </w:pPr>
      <w:r w:rsidRPr="00D459F2">
        <w:t>z a k l j u č i o</w:t>
      </w:r>
      <w:r w:rsidRPr="00D459F2" w:rsidR="0038741D">
        <w:t xml:space="preserve"> </w:t>
      </w:r>
      <w:r w:rsidRPr="00D459F2">
        <w:t xml:space="preserve">  j e</w:t>
      </w:r>
    </w:p>
    <w:p w:rsidRPr="00D459F2" w:rsidR="00F378C1" w:rsidP="006B708C" w:rsidRDefault="00F378C1">
      <w:pPr>
        <w:rPr>
          <w:b/>
        </w:rPr>
      </w:pPr>
    </w:p>
    <w:p w:rsidRPr="00D459F2" w:rsidR="00685A5E" w:rsidP="005E3781" w:rsidRDefault="006B708C">
      <w:pPr>
        <w:ind w:firstLine="720"/>
        <w:jc w:val="both"/>
      </w:pPr>
      <w:r w:rsidRPr="00D459F2">
        <w:t xml:space="preserve">Određuje se ročište </w:t>
      </w:r>
      <w:r w:rsidRPr="008D6FB5" w:rsidR="00C0276A">
        <w:t xml:space="preserve">radi </w:t>
      </w:r>
      <w:r w:rsidR="00C0276A">
        <w:t xml:space="preserve">rasprave o uvjetima </w:t>
      </w:r>
      <w:r w:rsidRPr="008D6FB5" w:rsidR="00C0276A">
        <w:t xml:space="preserve">za otvaranje stečajnog postupka </w:t>
      </w:r>
      <w:r w:rsidRPr="00586DD5" w:rsidR="00C0276A">
        <w:t>nad dužnikom</w:t>
      </w:r>
      <w:r w:rsidRPr="00D459F2" w:rsidR="006208B6">
        <w:rPr>
          <w:lang w:val="pt-BR"/>
        </w:rPr>
        <w:t xml:space="preserve"> </w:t>
      </w:r>
      <w:r w:rsidR="00B52E94">
        <w:t xml:space="preserve">TELGRAD </w:t>
      </w:r>
      <w:r w:rsidR="00B52E94">
        <w:rPr>
          <w:lang w:val="pl-PL"/>
        </w:rPr>
        <w:t>d.o.o., Zagreb, Nova cesta 63</w:t>
      </w:r>
      <w:r w:rsidRPr="00A45BB2" w:rsidR="00B52E94">
        <w:rPr>
          <w:lang w:val="pl-PL"/>
        </w:rPr>
        <w:t xml:space="preserve">, OIB </w:t>
      </w:r>
      <w:r w:rsidR="00B52E94">
        <w:rPr>
          <w:lang w:val="pl-PL"/>
        </w:rPr>
        <w:t>41331454897</w:t>
      </w:r>
      <w:r w:rsidRPr="00D459F2" w:rsidR="007332C3">
        <w:rPr>
          <w:lang w:val="pt-BR"/>
        </w:rPr>
        <w:t xml:space="preserve">, za </w:t>
      </w:r>
      <w:r w:rsidR="00B52E94">
        <w:rPr>
          <w:lang w:val="pt-BR"/>
        </w:rPr>
        <w:t>1</w:t>
      </w:r>
      <w:r w:rsidR="0088542A">
        <w:rPr>
          <w:lang w:val="pt-BR"/>
        </w:rPr>
        <w:t>5</w:t>
      </w:r>
      <w:r w:rsidR="003F771B">
        <w:t xml:space="preserve">. </w:t>
      </w:r>
      <w:r w:rsidR="00B52E94">
        <w:t>listopada</w:t>
      </w:r>
      <w:r w:rsidRPr="00D459F2" w:rsid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9E3F62">
        <w:t>9</w:t>
      </w:r>
      <w:r w:rsidRPr="00D459F2" w:rsidR="00F030F3">
        <w:t>:</w:t>
      </w:r>
      <w:r w:rsidR="00B52E94">
        <w:t>3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Pr="00D459F2" w:rsidR="00C20A9B">
        <w:t xml:space="preserve">. </w:t>
      </w:r>
      <w:r w:rsidRPr="00D459F2" w:rsidR="00D459F2">
        <w:t>89</w:t>
      </w:r>
      <w:r w:rsidRPr="00D459F2">
        <w:t>/II ulič</w:t>
      </w:r>
      <w:r w:rsidRPr="00D459F2" w:rsidR="0038741D">
        <w:t>na zgrada, a na koje se poziva</w:t>
      </w:r>
      <w:r w:rsidRPr="00D459F2">
        <w:t xml:space="preserve"> dostavom ovog zaključka:</w:t>
      </w:r>
    </w:p>
    <w:p w:rsidRPr="00D459F2" w:rsidR="005E3781" w:rsidP="00685A5E" w:rsidRDefault="005E3781">
      <w:pPr>
        <w:jc w:val="both"/>
      </w:pPr>
    </w:p>
    <w:p w:rsidRPr="00FF58DC" w:rsidR="003F771B" w:rsidP="003F771B" w:rsidRDefault="003F771B">
      <w:pPr>
        <w:pStyle w:val="Odlomakpopisa"/>
        <w:numPr>
          <w:ilvl w:val="0"/>
          <w:numId w:val="6"/>
        </w:numPr>
        <w:tabs>
          <w:tab w:val="num" w:pos="1440"/>
        </w:tabs>
      </w:pPr>
      <w:r w:rsidRPr="00FF58DC">
        <w:t xml:space="preserve">predlagatelj </w:t>
      </w:r>
    </w:p>
    <w:p w:rsidRPr="00FF58DC" w:rsidR="003F771B" w:rsidP="003F771B" w:rsidRDefault="003F771B">
      <w:pPr>
        <w:pStyle w:val="Odlomakpopisa"/>
        <w:numPr>
          <w:ilvl w:val="0"/>
          <w:numId w:val="6"/>
        </w:numPr>
        <w:tabs>
          <w:tab w:val="num" w:pos="1440"/>
        </w:tabs>
      </w:pPr>
      <w:r>
        <w:t>dužnik</w:t>
      </w:r>
    </w:p>
    <w:p w:rsidR="00B52E94" w:rsidP="00B52E94" w:rsidRDefault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Pr="004D011B" w:rsidR="00B52E94" w:rsidP="00B52E94" w:rsidRDefault="0088542A">
      <w:pPr>
        <w:pStyle w:val="Odlomakpopisa"/>
        <w:numPr>
          <w:ilvl w:val="0"/>
          <w:numId w:val="6"/>
        </w:numPr>
      </w:pPr>
      <w:r w:rsidRPr="000E3A04">
        <w:t xml:space="preserve">pravna osoba ovlaštena za obavljanje poslova platnog prometa za dužnika – </w:t>
      </w:r>
      <w:r w:rsidR="00B52E94">
        <w:t>Privredna banka</w:t>
      </w:r>
      <w:r w:rsidRPr="004D011B" w:rsidR="00B52E94">
        <w:t xml:space="preserve"> d.d</w:t>
      </w:r>
      <w:r w:rsidR="00B52E94">
        <w:t>.</w:t>
      </w:r>
    </w:p>
    <w:p w:rsidRPr="000E3A04" w:rsidR="0088542A" w:rsidP="00B52E94" w:rsidRDefault="0088542A">
      <w:pPr>
        <w:pStyle w:val="Odlomakpopisa"/>
        <w:jc w:val="both"/>
      </w:pPr>
    </w:p>
    <w:p w:rsidRPr="00D459F2" w:rsidR="004A064A" w:rsidP="004A064A" w:rsidRDefault="004A064A">
      <w:pPr>
        <w:pStyle w:val="Odlomakpopisa"/>
      </w:pPr>
    </w:p>
    <w:p w:rsidRPr="00D459F2" w:rsidR="006B708C" w:rsidP="006B708C" w:rsidRDefault="006B708C">
      <w:pPr>
        <w:jc w:val="center"/>
      </w:pPr>
      <w:r w:rsidRPr="00D459F2">
        <w:t>U Z</w:t>
      </w:r>
      <w:r w:rsidRPr="00D459F2" w:rsidR="00B47261">
        <w:t>agrebu</w:t>
      </w:r>
      <w:r w:rsidR="003A12B4">
        <w:t>,</w:t>
      </w:r>
      <w:r w:rsidRPr="00D459F2" w:rsidR="00B47261">
        <w:t xml:space="preserve"> </w:t>
      </w:r>
      <w:r w:rsidR="00B52E94">
        <w:t>9</w:t>
      </w:r>
      <w:r w:rsidR="00C0276A">
        <w:t xml:space="preserve">. </w:t>
      </w:r>
      <w:r w:rsidR="00B52E94">
        <w:t>rujna</w:t>
      </w:r>
      <w:r w:rsidRPr="00D459F2" w:rsidR="00EF7A29">
        <w:t xml:space="preserve"> 201</w:t>
      </w:r>
      <w:r w:rsidR="00B52E94">
        <w:t>9</w:t>
      </w:r>
      <w:r w:rsidRPr="00D459F2" w:rsidR="00264157">
        <w:t>.</w:t>
      </w:r>
    </w:p>
    <w:p w:rsidRPr="00D459F2" w:rsidR="002D2245" w:rsidP="006B708C" w:rsidRDefault="002D2245"/>
    <w:p w:rsidRPr="00D459F2" w:rsidR="006B708C" w:rsidP="00CD20ED" w:rsidRDefault="006A22C0">
      <w:pPr>
        <w:ind w:left="720" w:hanging="720"/>
        <w:jc w:val="right"/>
      </w:pPr>
      <w:r w:rsidRPr="00D459F2">
        <w:t xml:space="preserve">                                                                                 </w:t>
      </w:r>
      <w:r w:rsidRPr="00D459F2" w:rsidR="002D2245">
        <w:t xml:space="preserve">                     </w:t>
      </w:r>
      <w:r w:rsidR="00B52E94">
        <w:t>Sutkinja</w:t>
      </w:r>
    </w:p>
    <w:p w:rsidRPr="00D459F2" w:rsidR="00560074" w:rsidP="00CD20ED" w:rsidRDefault="00C20A9B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B346E1">
        <w:t>, v.r.</w:t>
      </w:r>
    </w:p>
    <w:p w:rsidR="00423630" w:rsidP="006B708C" w:rsidRDefault="00423630"/>
    <w:p w:rsidRPr="00D459F2" w:rsidR="006B708C" w:rsidP="006B708C" w:rsidRDefault="002D2245">
      <w:r w:rsidRPr="00D459F2">
        <w:t>UPUTA O PRAVNOM LIJEKU</w:t>
      </w:r>
    </w:p>
    <w:p w:rsidRPr="00D459F2" w:rsidR="006B708C" w:rsidP="006B708C" w:rsidRDefault="006B708C">
      <w:r w:rsidRPr="00D459F2">
        <w:t>Protiv ovog zaključka nije dopuštena  žalba ( čl. 11.st.9. SZ ).</w:t>
      </w:r>
    </w:p>
    <w:p w:rsidRPr="00D459F2" w:rsidR="005E3781" w:rsidP="006B708C" w:rsidRDefault="005E3781">
      <w:pPr>
        <w:rPr>
          <w:b/>
        </w:rPr>
      </w:pPr>
    </w:p>
    <w:p w:rsidR="00B346E1" w:rsidP="007B64C7" w:rsidRDefault="00B346E1">
      <w:pPr>
        <w:ind w:left="3540" w:firstLine="708"/>
        <w:jc w:val="right"/>
      </w:pPr>
    </w:p>
    <w:p w:rsidR="00B346E1" w:rsidP="007B64C7" w:rsidRDefault="00B346E1">
      <w:pPr>
        <w:ind w:left="3540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="00B346E1" w:rsidP="007B64C7" w:rsidRDefault="00B346E1">
      <w:pPr>
        <w:ind w:left="3540" w:firstLine="708"/>
        <w:jc w:val="right"/>
      </w:pPr>
      <w:r>
        <w:t xml:space="preserve">                                       Valentina Gabud</w:t>
      </w:r>
    </w:p>
    <w:p w:rsidR="003E0E7F" w:rsidP="00B346E1" w:rsidRDefault="003E0E7F">
      <w:pPr>
        <w:pStyle w:val="Odlomakpopisa"/>
        <w:jc w:val="both"/>
      </w:pPr>
    </w:p>
    <w:sectPr w:rsidR="003E0E7F" w:rsidSect="00274AEB">
      <w:head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3781" w:rsidP="005E3781" w:rsidRDefault="005E3781">
      <w:r>
        <w:separator/>
      </w:r>
    </w:p>
  </w:endnote>
  <w:endnote w:type="continuationSeparator" w:id="0">
    <w:p w:rsidR="005E3781" w:rsidP="005E3781" w:rsidRDefault="005E37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3781" w:rsidP="005E3781" w:rsidRDefault="005E3781">
      <w:r>
        <w:separator/>
      </w:r>
    </w:p>
  </w:footnote>
  <w:footnote w:type="continuationSeparator" w:id="0">
    <w:p w:rsidR="005E3781" w:rsidP="005E3781" w:rsidRDefault="005E37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3781" w:rsidRDefault="000D5126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1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ilvl="0" w:tplc="175694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DB7403"/>
    <w:multiLevelType w:val="hybridMultilevel"/>
    <w:tmpl w:val="2318DCD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612403"/>
    <w:multiLevelType w:val="hybridMultilevel"/>
    <w:tmpl w:val="AB14B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5">
    <w:nsid w:val="70606BDA"/>
    <w:multiLevelType w:val="hybridMultilevel"/>
    <w:tmpl w:val="4DCE5F6A"/>
    <w:lvl w:ilvl="0" w:tplc="848ED7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2FD3542"/>
    <w:multiLevelType w:val="hybridMultilevel"/>
    <w:tmpl w:val="E79047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277D0B"/>
    <w:multiLevelType w:val="hybridMultilevel"/>
    <w:tmpl w:val="23DE8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8542A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346E1"/>
    <w:rsid w:val="00B47261"/>
    <w:rsid w:val="00B52E94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378C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D43FC"/>
    <w:pPr>
      <w:ind w:left="720"/>
      <w:contextualSpacing/>
    </w:pPr>
  </w:style>
  <w:style w:type="paragraph" w:styleId="Zaglavlje">
    <w:name w:val="header"/>
    <w:basedOn w:val="Normal"/>
    <w:link w:val="ZaglavljeChar"/>
    <w:rsid w:val="005E378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5E378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5E378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E3781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346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46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46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46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46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St-1799/2017</izvorni_sadrzaj>
    <derivirana_varijabla naziv="DomainObject.Predmet.OznakaBroj_1">St-1799/2017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TELGRAD d.o.o. zastupanog po punomoćniku Damir Horvat</izvorni_sadrzaj>
    <derivirana_varijabla naziv="DomainObject.Predmet.ProtustrankaFormated_1">  TELGRAD d.o.o. zastupanog po punomoćniku Damir Horvat</derivirana_varijabla>
  </DomainObject.Predmet.ProtustrankaFormated>
  <DomainObject.Predmet.ProtustrankaFormatedOIB>
    <izvorni_sadrzaj>  TELGRAD d.o.o., OIB 41331454897 zastupanog po punomoćniku Damir Horvat</izvorni_sadrzaj>
    <derivirana_varijabla naziv="DomainObject.Predmet.ProtustrankaFormatedOIB_1">  TELGRAD d.o.o., OIB 41331454897 zastupanog po punomoćniku Damir Horvat</derivirana_varijabla>
  </DomainObject.Predmet.ProtustrankaFormatedOIB>
  <DomainObject.Predmet.ProtustrankaFormatedWithAdress>
    <izvorni_sadrzaj> TELGRAD d.o.o., Nova cesta 63, 10000 Zagreb zastupanog po punomoćniku Damir Horvat</izvorni_sadrzaj>
    <derivirana_varijabla naziv="DomainObject.Predmet.ProtustrankaFormatedWithAdress_1"> TELGRAD d.o.o., Nova cesta 63, 10000 Zagreb zastupanog po punomoćniku Damir Horvat</derivirana_varijabla>
  </DomainObject.Predmet.ProtustrankaFormatedWithAdress>
  <DomainObject.Predmet.ProtustrankaFormatedWithAdressOIB>
    <izvorni_sadrzaj> TELGRAD d.o.o., OIB 41331454897, Nova cesta 63, 10000 Zagreb zastupanog po punomoćniku Damir Horvat</izvorni_sadrzaj>
    <derivirana_varijabla naziv="DomainObject.Predmet.ProtustrankaFormatedWithAdressOIB_1"> TELGRAD d.o.o., OIB 41331454897, Nova cesta 63, 10000 Zagreb zastupanog po punomoćniku Damir Horvat</derivirana_varijabla>
  </DomainObject.Predmet.ProtustrankaFormatedWithAdressOIB>
  <DomainObject.Predmet.ProtustrankaWithAdress>
    <izvorni_sadrzaj>TELGRAD d.o.o. Nova cesta 63, 10000 Zagreb</izvorni_sadrzaj>
    <derivirana_varijabla naziv="DomainObject.Predmet.ProtustrankaWithAdress_1">TELGRAD d.o.o. Nova cesta 63, 10000 Zagreb</derivirana_varijabla>
  </DomainObject.Predmet.ProtustrankaWithAdress>
  <DomainObject.Predmet.ProtustrankaWithAdressOIB>
    <izvorni_sadrzaj>TELGRAD d.o.o., OIB 41331454897, Nova cesta 63, 10000 Zagreb</izvorni_sadrzaj>
    <derivirana_varijabla naziv="DomainObject.Predmet.ProtustrankaWithAdressOIB_1">TELGRAD d.o.o., OIB 41331454897, Nova cesta 63, 10000 Zagreb</derivirana_varijabla>
  </DomainObject.Predmet.ProtustrankaWithAdressOIB>
  <DomainObject.Predmet.ProtustrankaNazivFormated>
    <izvorni_sadrzaj>TELGRAD d.o.o.</izvorni_sadrzaj>
    <derivirana_varijabla naziv="DomainObject.Predmet.ProtustrankaNazivFormated_1">TELGRAD d.o.o.</derivirana_varijabla>
  </DomainObject.Predmet.ProtustrankaNazivFormated>
  <DomainObject.Predmet.ProtustrankaNazivFormatedOIB>
    <izvorni_sadrzaj>TELGRAD d.o.o., OIB 41331454897</izvorni_sadrzaj>
    <derivirana_varijabla naziv="DomainObject.Predmet.ProtustrankaNazivFormatedOIB_1">TELGRAD d.o.o., OIB 41331454897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TELGRAD d.o.o. zastupanog po punomoćniku Damir Horvat</item>
    </izvorni_sadrzaj>
    <derivirana_varijabla naziv="DomainObject.Predmet.ProtuStrankaListFormated_1">
      <item>TELGRAD d.o.o. zastupanog po punomoćniku Damir Horvat</item>
    </derivirana_varijabla>
  </DomainObject.Predmet.ProtuStrankaListFormated>
  <DomainObject.Predmet.ProtuStrankaListFormatedOIB>
    <izvorni_sadrzaj>
      <item>TELGRAD d.o.o., OIB 41331454897 zastupanog po punomoćniku Damir Horvat</item>
    </izvorni_sadrzaj>
    <derivirana_varijabla naziv="DomainObject.Predmet.ProtuStrankaListFormatedOIB_1">
      <item>TELGRAD d.o.o., OIB 41331454897 zastupanog po punomoćniku Damir Horvat</item>
    </derivirana_varijabla>
  </DomainObject.Predmet.ProtuStrankaListFormatedOIB>
  <DomainObject.Predmet.ProtuStrankaListFormatedWithAdress>
    <izvorni_sadrzaj>
      <item>TELGRAD d.o.o., Nova cesta 63, 10000 Zagreb zastupanog po punomoćniku Damir Horvat</item>
    </izvorni_sadrzaj>
    <derivirana_varijabla naziv="DomainObject.Predmet.ProtuStrankaListFormatedWithAdress_1">
      <item>TELGRAD d.o.o., Nova cesta 63, 10000 Zagreb zastupanog po punomoćniku Damir Horvat</item>
    </derivirana_varijabla>
  </DomainObject.Predmet.ProtuStrankaListFormatedWithAdress>
  <DomainObject.Predmet.ProtuStrankaListFormatedWithAdressOIB>
    <izvorni_sadrzaj>
      <item>TELGRAD d.o.o., OIB 41331454897, Nova cesta 63, 10000 Zagreb zastupanog po punomoćniku Damir Horvat</item>
    </izvorni_sadrzaj>
    <derivirana_varijabla naziv="DomainObject.Predmet.ProtuStrankaListFormatedWithAdressOIB_1">
      <item>TELGRAD d.o.o., OIB 41331454897, Nova cesta 63, 10000 Zagreb zastupanog po punomoćniku Damir Horvat</item>
    </derivirana_varijabla>
  </DomainObject.Predmet.ProtuStrankaListFormatedWithAdressOIB>
  <DomainObject.Predmet.ProtuStrankaListNazivFormated>
    <izvorni_sadrzaj>
      <item>TELGRAD d.o.o.</item>
    </izvorni_sadrzaj>
    <derivirana_varijabla naziv="DomainObject.Predmet.ProtuStrankaListNazivFormated_1">
      <item>TELGRAD d.o.o.</item>
    </derivirana_varijabla>
  </DomainObject.Predmet.ProtuStrankaListNazivFormated>
  <DomainObject.Predmet.ProtuStrankaListNazivFormatedOIB>
    <izvorni_sadrzaj>
      <item>TELGRAD d.o.o., OIB 41331454897</item>
    </izvorni_sadrzaj>
    <derivirana_varijabla naziv="DomainObject.Predmet.ProtuStrankaListNazivFormatedOIB_1">
      <item>TELGRAD d.o.o., OIB 41331454897</item>
    </derivirana_varijabla>
  </DomainObject.Predmet.ProtuStrankaListNazivFormatedOIB>
  <DomainObject.Predmet.OstaliListFormated>
    <izvorni_sadrzaj>
      <item>Damir Horvat punomoćnik sudionika u postupku TELGRAD d.o.o.</item>
    </izvorni_sadrzaj>
    <derivirana_varijabla naziv="DomainObject.Predmet.OstaliListFormated_1">
      <item>Damir Horvat punomoćnik sudionika u postupku TELGRAD d.o.o.</item>
    </derivirana_varijabla>
  </DomainObject.Predmet.OstaliListFormated>
  <DomainObject.Predmet.OstaliListFormatedOIB>
    <izvorni_sadrzaj>
      <item>Damir Horvat, OIB 57591547975 punomoćnik sudionika u postupku TELGRAD d.o.o.</item>
    </izvorni_sadrzaj>
    <derivirana_varijabla naziv="DomainObject.Predmet.OstaliListFormatedOIB_1">
      <item>Damir Horvat, OIB 57591547975 punomoćnik sudionika u postupku TELGRAD d.o.o.</item>
    </derivirana_varijabla>
  </DomainObject.Predmet.OstaliListFormatedOIB>
  <DomainObject.Predmet.OstaliListFormatedWithAdress>
    <izvorni_sadrzaj>
      <item>Damir Horvat, Zemunička Ulica 7, 10000 Zagreb punomoćnik sudionika u postupku TELGRAD d.o.o.</item>
    </izvorni_sadrzaj>
    <derivirana_varijabla naziv="DomainObject.Predmet.OstaliListFormatedWithAdress_1">
      <item>Damir Horvat, Zemunička Ulica 7, 10000 Zagreb punomoćnik sudionika u postupku TELGRAD d.o.o.</item>
    </derivirana_varijabla>
  </DomainObject.Predmet.OstaliListFormatedWithAdress>
  <DomainObject.Predmet.OstaliListFormatedWithAdressOIB>
    <izvorni_sadrzaj>
      <item>Damir Horvat, OIB 57591547975, Zemunička Ulica 7, 10000 Zagreb punomoćnik sudionika u postupku TELGRAD d.o.o.</item>
    </izvorni_sadrzaj>
    <derivirana_varijabla naziv="DomainObject.Predmet.OstaliListFormatedWithAdressOIB_1">
      <item>Damir Horvat, OIB 57591547975, Zemunička Ulica 7, 10000 Zagreb punomoćnik sudionika u postupku TELGRAD d.o.o.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57591547975</item>
    </izvorni_sadrzaj>
    <derivirana_varijabla naziv="DomainObject.Predmet.OstaliListNazivFormatedOIB_1">
      <item>Damir Horvat, OIB 57591547975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TELGRAD d.o.o.</izvorni_sadrzaj>
    <derivirana_varijabla naziv="DomainObject.Predmet.ProtustrankaIDrugi_1">TELGRAD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TELGRAD d.o.o., OIB 41331454897, Nova cesta 63, 10000 Zagreb</izvorni_sadrzaj>
    <derivirana_varijabla naziv="DomainObject.Predmet.ProtustrankaIDrugiAdressOIB_1">TELGRAD d.o.o., OIB 41331454897, Nova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TELGRAD d.o.o.</item>
      <item>FINA Regionalni centar Zagreb</item>
      <item>Damir Horvat</item>
    </izvorni_sadrzaj>
    <derivirana_varijabla naziv="DomainObject.Predmet.SudioniciListNaziv_1">
      <item>TELGRAD d.o.o.</item>
      <item>FINA Regionalni centar Zagreb</item>
      <item>Damir Horvat</item>
    </derivirana_varijabla>
  </DomainObject.Predmet.SudioniciListNaziv>
  <DomainObject.Predmet.SudioniciListAdressOIB>
    <izvorni_sadrzaj>
      <item>TELGRAD d.o.o., OIB 41331454897, Nova cesta 63,10000 Zagreb</item>
      <item>FINA Regionalni centar Zagreb, OIB 85821130368, Trg svibanjskih žrtava 1995. 1,10000 Zagreb</item>
      <item>Damir Horvat, OIB 57591547975, Zemunička Ulica 7,10000 Zagreb</item>
    </izvorni_sadrzaj>
    <derivirana_varijabla naziv="DomainObject.Predmet.SudioniciListAdressOIB_1">
      <item>TELGRAD d.o.o., OIB 41331454897, Nova cesta 63,10000 Zagreb</item>
      <item>FINA Regionalni centar Zagreb, OIB 85821130368, Trg svibanjskih žrtava 1995. 1,10000 Zagreb</item>
      <item>Damir Horvat, OIB 57591547975, Zemunička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41331454897</item>
      <item>, OIB 85821130368</item>
      <item>, OIB 57591547975</item>
    </izvorni_sadrzaj>
    <derivirana_varijabla naziv="DomainObject.Predmet.SudioniciListNazivOIB_1">
      <item>, OIB 41331454897</item>
      <item>, OIB 85821130368</item>
      <item>, OIB 57591547975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St-1799/2017-11</izvorni_sadrzaj>
    <derivirana_varijabla naziv="DomainObject.PredzadnjaOdlukaIzPredmeta.Oznaka_1">St-1799/2017-11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E53F9-1A22-4D54-9C3E-235CEDBBE02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194</properties:Words>
  <properties:Characters>942</properties:Characters>
  <properties:Lines>40</properties:Lines>
  <properties:Paragraphs>19</properties:Paragraphs>
  <properties:TotalTime>108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2019-09-09T12:18:00Z</cp:lastPrinted>
  <dcterms:modified xmlns:xsi="http://www.w3.org/2001/XMLSchema-instance" xsi:type="dcterms:W3CDTF">2019-09-09T12:18:00Z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(5. Zaključak - poziv za ročište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