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bdce" w14:paraId="9d2bdce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6D4A2B">
        <w:t>693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6D4A2B">
        <w:t>KULTURNO UMJETNIČKO DRUŠTVO MARIJA JURIĆ-ZAGORKA</w:t>
      </w:r>
      <w:r w:rsidR="00723D94">
        <w:t>,</w:t>
      </w:r>
      <w:r w:rsidR="00596F42">
        <w:t xml:space="preserve"> </w:t>
      </w:r>
      <w:r w:rsidR="002F39FA">
        <w:t xml:space="preserve">OIB: </w:t>
      </w:r>
      <w:r w:rsidR="006D4A2B">
        <w:t>56141515224</w:t>
      </w:r>
      <w:r w:rsidR="00B14F3A">
        <w:t xml:space="preserve"> </w:t>
      </w:r>
      <w:r w:rsidR="00DC1827">
        <w:t xml:space="preserve">registarski broj: </w:t>
      </w:r>
      <w:r w:rsidR="006D4A2B">
        <w:t>21010259</w:t>
      </w:r>
      <w:r w:rsidR="00DC1827">
        <w:t>,</w:t>
      </w:r>
      <w:r w:rsidR="00D460CD">
        <w:t xml:space="preserve"> </w:t>
      </w:r>
      <w:r w:rsidR="006D4A2B">
        <w:t>Novi Zagreb</w:t>
      </w:r>
      <w:r w:rsidR="00D460CD">
        <w:t>,</w:t>
      </w:r>
      <w:r w:rsidR="006D4A2B">
        <w:t xml:space="preserve"> Marka Oreškovića 8F,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6D4A2B">
        <w:t>3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D4A2B">
        <w:t>KULTURNO UMJETNIČKO DRUŠTVO MARIJA JURIĆ-ZAGORKA, OIB: 56141515224 registarski broj: 21010259, Novi Zagreb, Marka Oreškovića 8F</w:t>
      </w:r>
      <w:r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6D4A2B">
        <w:t>KULTURNO UMJETNIČKO DRUŠTVO MARIJA JURIĆ-ZAGORKA, OIB: 56141515224 registarski broj: 21010259, Novi Zagreb, Marka Oreškovića 8F,</w:t>
      </w:r>
      <w:r w:rsidR="00DC182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460CD">
        <w:t>1</w:t>
      </w:r>
      <w:r w:rsidR="006D4A2B">
        <w:t>593</w:t>
      </w:r>
      <w:r>
        <w:t>-16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6D4A2B">
        <w:t>3. svibnja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040A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40A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B040A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040A"/>
    <w:rsid w:val="00AB536E"/>
    <w:rsid w:val="00AC053A"/>
    <w:rsid w:val="00AC1A02"/>
    <w:rsid w:val="00AC1EDF"/>
    <w:rsid w:val="00AC67F3"/>
    <w:rsid w:val="00B14F3A"/>
    <w:rsid w:val="00B30314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4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4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4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4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4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St-1593/2016</izvorni_sadrzaj>
    <derivirana_varijabla naziv="DomainObject.Predmet.OznakaBroj_1">St-1593/2016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Marija Jurić-Zagorka, Novi Zagreb</izvorni_sadrzaj>
    <derivirana_varijabla naziv="DomainObject.Predmet.ProtustrankaFormated_1">  Kulturno umjetničko društvo Marija Jurić-Zagorka, Novi Zagreb</derivirana_varijabla>
  </DomainObject.Predmet.ProtustrankaFormated>
  <DomainObject.Predmet.ProtustrankaFormatedOIB>
    <izvorni_sadrzaj>  Kulturno umjetničko društvo Marija Jurić-Zagorka, Novi Zagreb, OIB 56141515224</izvorni_sadrzaj>
    <derivirana_varijabla naziv="DomainObject.Predmet.ProtustrankaFormatedOIB_1">  Kulturno umjetničko društvo Marija Jurić-Zagorka, Novi Zagreb, OIB 56141515224</derivirana_varijabla>
  </DomainObject.Predmet.ProtustrankaFormatedOIB>
  <DomainObject.Predmet.ProtustrankaFormatedWithAdress>
    <izvorni_sadrzaj> Kulturno umjetničko društvo Marija Jurić-Zagorka, Novi Zagreb, Marka Oreškovića 8/f, 10000 Zagreb</izvorni_sadrzaj>
    <derivirana_varijabla naziv="DomainObject.Predmet.ProtustrankaFormatedWithAdress_1"> Kulturno umjetničko društvo Marija Jurić-Zagorka, Novi Zagreb, Marka Oreškovića 8/f, 10000 Zagreb</derivirana_varijabla>
  </DomainObject.Predmet.ProtustrankaFormatedWithAdress>
  <DomainObject.Predmet.ProtustrankaFormatedWithAdressOIB>
    <izvorni_sadrzaj> Kulturno umjetničko društvo Marija Jurić-Zagorka, Novi Zagreb, OIB 56141515224, Marka Oreškovića 8/f, 10000 Zagreb</izvorni_sadrzaj>
    <derivirana_varijabla naziv="DomainObject.Predmet.ProtustrankaFormatedWithAdressOIB_1"> Kulturno umjetničko društvo Marija Jurić-Zagorka, Novi Zagreb, OIB 56141515224, Marka Oreškovića 8/f, 10000 Zagreb</derivirana_varijabla>
  </DomainObject.Predmet.ProtustrankaFormatedWithAdressOIB>
  <DomainObject.Predmet.ProtustrankaWithAdress>
    <izvorni_sadrzaj>Kulturno umjetničko društvo Marija Jurić-Zagorka, Novi Zagreb Marka Oreškovića 8/f, 10000 Zagreb</izvorni_sadrzaj>
    <derivirana_varijabla naziv="DomainObject.Predmet.ProtustrankaWithAdress_1">Kulturno umjetničko društvo Marija Jurić-Zagorka, Novi Zagreb Marka Oreškovića 8/f, 10000 Zagreb</derivirana_varijabla>
  </DomainObject.Predmet.ProtustrankaWithAdress>
  <DomainObject.Predmet.ProtustrankaWithAdressOIB>
    <izvorni_sadrzaj>Kulturno umjetničko društvo Marija Jurić-Zagorka, Novi Zagreb, OIB 56141515224, Marka Oreškovića 8/f, 10000 Zagreb</izvorni_sadrzaj>
    <derivirana_varijabla naziv="DomainObject.Predmet.ProtustrankaWithAdressOIB_1">Kulturno umjetničko društvo Marija Jurić-Zagorka, Novi Zagreb, OIB 56141515224, Marka Oreškovića 8/f, 10000 Zagreb</derivirana_varijabla>
  </DomainObject.Predmet.ProtustrankaWithAdressOIB>
  <DomainObject.Predmet.ProtustrankaNazivFormated>
    <izvorni_sadrzaj>Kulturno umjetničko društvo Marija Jurić-Zagorka, Novi Zagreb</izvorni_sadrzaj>
    <derivirana_varijabla naziv="DomainObject.Predmet.ProtustrankaNazivFormated_1">Kulturno umjetničko društvo Marija Jurić-Zagorka, Novi Zagreb</derivirana_varijabla>
  </DomainObject.Predmet.ProtustrankaNazivFormated>
  <DomainObject.Predmet.ProtustrankaNazivFormatedOIB>
    <izvorni_sadrzaj>Kulturno umjetničko društvo Marija Jurić-Zagorka, Novi Zagreb, OIB 56141515224</izvorni_sadrzaj>
    <derivirana_varijabla naziv="DomainObject.Predmet.ProtustrankaNazivFormatedOIB_1">Kulturno umjetničko društvo Marija Jurić-Zagorka, Novi Zagreb, OIB 56141515224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Marija Jurić-Zagorka, Novi Zagreb</item>
    </izvorni_sadrzaj>
    <derivirana_varijabla naziv="DomainObject.Predmet.ProtuStrankaListFormated_1">
      <item>Kulturno umjetničko društvo Marija Jurić-Zagorka, Novi Zagreb</item>
    </derivirana_varijabla>
  </DomainObject.Predmet.ProtuStrankaListFormated>
  <DomainObject.Predmet.ProtuStrankaListFormatedOIB>
    <izvorni_sadrzaj>
      <item>Kulturno umjetničko društvo Marija Jurić-Zagorka, Novi Zagreb, OIB 56141515224</item>
    </izvorni_sadrzaj>
    <derivirana_varijabla naziv="DomainObject.Predmet.ProtuStrankaListFormatedOIB_1">
      <item>Kulturno umjetničko društvo Marija Jurić-Zagorka, Novi Zagreb, OIB 56141515224</item>
    </derivirana_varijabla>
  </DomainObject.Predmet.ProtuStrankaListFormatedOIB>
  <DomainObject.Predmet.ProtuStrankaListFormatedWithAdress>
    <izvorni_sadrzaj>
      <item>Kulturno umjetničko društvo Marija Jurić-Zagorka, Novi Zagreb, Marka Oreškovića 8/f, 10000 Zagreb</item>
    </izvorni_sadrzaj>
    <derivirana_varijabla naziv="DomainObject.Predmet.ProtuStrankaListFormatedWithAdress_1">
      <item>Kulturno umjetničko društvo Marija Jurić-Zagorka, Novi Zagreb, Marka Oreškovića 8/f, 10000 Zagreb</item>
    </derivirana_varijabla>
  </DomainObject.Predmet.ProtuStrankaListFormatedWithAdress>
  <DomainObject.Predmet.ProtuStrankaListFormatedWithAdressOIB>
    <izvorni_sadrzaj>
      <item>Kulturno umjetničko društvo Marija Jurić-Zagorka, Novi Zagreb, OIB 56141515224, Marka Oreškovića 8/f, 10000 Zagreb</item>
    </izvorni_sadrzaj>
    <derivirana_varijabla naziv="DomainObject.Predmet.ProtuStrankaListFormatedWithAdressOIB_1">
      <item>Kulturno umjetničko društvo Marija Jurić-Zagorka, Novi Zagreb, OIB 56141515224, Marka Oreškovića 8/f, 10000 Zagreb</item>
    </derivirana_varijabla>
  </DomainObject.Predmet.ProtuStrankaListFormatedWithAdressOIB>
  <DomainObject.Predmet.ProtuStrankaListNazivFormated>
    <izvorni_sadrzaj>
      <item>Kulturno umjetničko društvo Marija Jurić-Zagorka, Novi Zagreb</item>
    </izvorni_sadrzaj>
    <derivirana_varijabla naziv="DomainObject.Predmet.ProtuStrankaListNazivFormated_1">
      <item>Kulturno umjetničko društvo Marija Jurić-Zagorka, Novi Zagreb</item>
    </derivirana_varijabla>
  </DomainObject.Predmet.ProtuStrankaListNazivFormated>
  <DomainObject.Predmet.ProtuStrankaListNazivFormatedOIB>
    <izvorni_sadrzaj>
      <item>Kulturno umjetničko društvo Marija Jurić-Zagorka, Novi Zagreb, OIB 56141515224</item>
    </izvorni_sadrzaj>
    <derivirana_varijabla naziv="DomainObject.Predmet.ProtuStrankaListNazivFormatedOIB_1">
      <item>Kulturno umjetničko društvo Marija Jurić-Zagorka, Novi Zagreb, OIB 56141515224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Marija Jurić-Zagorka, Novi Zagreb</izvorni_sadrzaj>
    <derivirana_varijabla naziv="DomainObject.Predmet.ProtustrankaIDrugi_1">Kulturno umjetničko društvo Marija Jurić-Zagorka, Novi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Marija Jurić-Zagorka, Novi Zagreb, OIB 56141515224, Marka Oreškovića 8/f, 10000 Zagreb</izvorni_sadrzaj>
    <derivirana_varijabla naziv="DomainObject.Predmet.ProtustrankaIDrugiAdressOIB_1">Kulturno umjetničko društvo Marija Jurić-Zagorka, Novi Zagreb, OIB 56141515224, Marka Oreškovića 8/f,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Marija Jurić-Zagorka, Novi Zagreb</item>
      <item>FINA Regionalni centar Zagreb</item>
    </izvorni_sadrzaj>
    <derivirana_varijabla naziv="DomainObject.Predmet.SudioniciListNaziv_1">
      <item>Kulturno umjetničko društvo Marija Jurić-Zagorka, Novi Zagreb</item>
      <item>FINA Regionalni centar Zagreb</item>
    </derivirana_varijabla>
  </DomainObject.Predmet.SudioniciListNaziv>
  <DomainObject.Predmet.SudioniciListAdressOIB>
    <izvorni_sadrzaj>
      <item>Kulturno umjetničko društvo Marija Jurić-Zagorka, Novi Zagreb, OIB 56141515224, Marka Oreškovića 8/f,10000 Zagreb</item>
      <item>FINA Regionalni centar Zagreb, OIB 85821130368, Trg svibanjskih žrtava 1995. 1,10000 Zagreb</item>
    </izvorni_sadrzaj>
    <derivirana_varijabla naziv="DomainObject.Predmet.SudioniciListAdressOIB_1">
      <item>Kulturno umjetničko društvo Marija Jurić-Zagorka, Novi Zagreb, OIB 56141515224, Marka Oreškovića 8/f,10000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56141515224</item>
      <item>, OIB 85821130368</item>
    </izvorni_sadrzaj>
    <derivirana_varijabla naziv="DomainObject.Predmet.SudioniciListNazivOIB_1">
      <item>, OIB 56141515224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2073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2016-06-03T08:54:00Z</dcterms:created>
  <dc:creator>Snježana Andrijanić</dc:creator>
  <cp:lastModifiedBy>Snježana Andrijanić</cp:lastModifiedBy>
  <cp:lastPrinted>2016-06-03T08:54:00Z</cp:lastPrinted>
  <dcterms:modified xmlns:xsi="http://www.w3.org/2001/XMLSchema-instance" xsi:type="dcterms:W3CDTF">2016-06-03T08:55:00Z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