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cba8" w14:paraId="6cfcba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590315">
        <w:t xml:space="preserve"> St-10</w:t>
      </w:r>
      <w:r w:rsidR="00F20807">
        <w:t>28</w:t>
      </w:r>
      <w:r w:rsidR="00DD308D">
        <w:t>/201</w:t>
      </w:r>
      <w:r w:rsidR="00590315">
        <w:t>6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90315">
        <w:t>01. ožujka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74D6B" w:rsidRPr="00774D6B">
        <w:t>Udruga za razvoj glazbene umjetnosti EX ARTE, Zagreb, Ulica Nikole Kopernika 5V, OIB: 46703342684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74D6B">
        <w:t>6.997,81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590315">
        <w:t>01. ožujka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107C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850E0"/>
    <w:rsid w:val="00693392"/>
    <w:rsid w:val="00696851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glazbene umjetnosti EX ARTE zastupanog po punomoćniku SRĐAN BERDOVIĆ, predsjednik Udruge</izvorni_sadrzaj>
    <derivirana_varijabla naziv="DomainObject.Predmet.ProtustrankaFormated_1">  Udruga za razvoj glazbene umjetnosti EX ARTE zastupanog po punomoćniku SRĐAN BERDOVIĆ, predsjednik Udruge</derivirana_varijabla>
  </DomainObject.Predmet.ProtustrankaFormated>
  <DomainObject.Predmet.ProtustrankaFormatedOIB>
    <izvorni_sadrzaj>  Udruga za razvoj glazbene umjetnosti EX ARTE, OIB 46703342684 zastupanog po punomoćniku SRĐAN BERDOVIĆ, predsjednik Udruge</izvorni_sadrzaj>
    <derivirana_varijabla naziv="DomainObject.Predmet.ProtustrankaFormatedOIB_1">  Udruga za razvoj glazbene umjetnosti EX ARTE, OIB 46703342684 zastupanog po punomoćniku SRĐAN BERDOVIĆ, predsjednik Udruge</derivirana_varijabla>
  </DomainObject.Predmet.ProtustrankaFormatedOIB>
  <DomainObject.Predmet.ProtustrankaFormatedWithAdress>
    <izvorni_sadrzaj> Udruga za razvoj glazbene umjetnosti EX ARTE, Ulica Nikole Kopernika 5 V, 10000 Zagreb zastupanog po punomoćniku SRĐAN BERDOVIĆ, predsjednik Udruge</izvorni_sadrzaj>
    <derivirana_varijabla naziv="DomainObject.Predmet.ProtustrankaFormatedWithAdress_1"> Udruga za razvoj glazbene umjetnosti EX ARTE, Ulica Nikole Kopernika 5 V, 10000 Zagreb zastupanog po punomoćniku SRĐAN BERDOVIĆ, predsjednik Udruge</derivirana_varijabla>
  </DomainObject.Predmet.ProtustrankaFormatedWithAdress>
  <DomainObject.Predmet.ProtustrankaFormatedWithAdressOIB>
    <izvorni_sadrzaj> Udruga za razvoj glazbene umjetnosti EX ARTE, OIB 46703342684, Ulica Nikole Kopernika 5 V, 10000 Zagreb zastupanog po punomoćniku SRĐAN BERDOVIĆ, predsjednik Udruge</izvorni_sadrzaj>
    <derivirana_varijabla naziv="DomainObject.Predmet.ProtustrankaFormatedWithAdressOIB_1"> Udruga za razvoj glazbene umjetnosti EX ARTE, OIB 46703342684, Ulica Nikole Kopernika 5 V, 10000 Zagreb zastupanog po punomoćniku SRĐAN BERDOVIĆ, predsjednik Udruge</derivirana_varijabla>
  </DomainObject.Predmet.ProtustrankaFormatedWithAdressOIB>
  <DomainObject.Predmet.ProtustrankaWithAdress>
    <izvorni_sadrzaj>Udruga za razvoj glazbene umjetnosti EX ARTE Ulica Nikole Kopernika 5 V, 10000 Zagreb</izvorni_sadrzaj>
    <derivirana_varijabla naziv="DomainObject.Predmet.ProtustrankaWithAdress_1">Udruga za razvoj glazbene umjetnosti EX ARTE Ulica Nikole Kopernika 5 V, 10000 Zagreb</derivirana_varijabla>
  </DomainObject.Predmet.ProtustrankaWithAdress>
  <DomainObject.Predmet.ProtustrankaWithAdressOIB>
    <izvorni_sadrzaj>Udruga za razvoj glazbene umjetnosti EX ARTE, OIB 46703342684, Ulica Nikole Kopernika 5 V, 10000 Zagreb</izvorni_sadrzaj>
    <derivirana_varijabla naziv="DomainObject.Predmet.ProtustrankaWithAdressOIB_1">Udruga za razvoj glazbene umjetnosti EX ARTE, OIB 46703342684, Ulica Nikole Kopernika 5 V, 10000 Zagreb</derivirana_varijabla>
  </DomainObject.Predmet.ProtustrankaWithAdressOIB>
  <DomainObject.Predmet.ProtustrankaNazivFormated>
    <izvorni_sadrzaj>Udruga za razvoj glazbene umjetnosti EX ARTE</izvorni_sadrzaj>
    <derivirana_varijabla naziv="DomainObject.Predmet.ProtustrankaNazivFormated_1">Udruga za razvoj glazbene umjetnosti EX ARTE</derivirana_varijabla>
  </DomainObject.Predmet.ProtustrankaNazivFormated>
  <DomainObject.Predmet.ProtustrankaNazivFormatedOIB>
    <izvorni_sadrzaj>Udruga za razvoj glazbene umjetnosti EX ARTE, OIB 46703342684</izvorni_sadrzaj>
    <derivirana_varijabla naziv="DomainObject.Predmet.ProtustrankaNazivFormatedOIB_1">Udruga za razvoj glazbene umjetnosti EX ARTE, OIB 46703342684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glazbene umjetnosti EX ARTE zastupanog po punomoćniku SRĐAN BERDOVIĆ, predsjednik Udruge</item>
    </izvorni_sadrzaj>
    <derivirana_varijabla naziv="DomainObject.Predmet.ProtuStrankaListFormated_1">
      <item>Udruga za razvoj glazbene umjetnosti EX ARTE zastupanog po punomoćniku SRĐAN BERDOVIĆ, predsjednik Udruge</item>
    </derivirana_varijabla>
  </DomainObject.Predmet.ProtuStrankaListFormated>
  <DomainObject.Predmet.ProtuStrankaListFormatedOIB>
    <izvorni_sadrzaj>
      <item>Udruga za razvoj glazbene umjetnosti EX ARTE, OIB 46703342684 zastupanog po punomoćniku SRĐAN BERDOVIĆ, predsjednik Udruge</item>
    </izvorni_sadrzaj>
    <derivirana_varijabla naziv="DomainObject.Predmet.ProtuStrankaListFormatedOIB_1">
      <item>Udruga za razvoj glazbene umjetnosti EX ARTE, OIB 46703342684 zastupanog po punomoćniku SRĐAN BERDOVIĆ, predsjednik Udruge</item>
    </derivirana_varijabla>
  </DomainObject.Predmet.ProtuStrankaListFormatedOIB>
  <DomainObject.Predmet.ProtuStrankaListFormatedWithAdress>
    <izvorni_sadrzaj>
      <item>Udruga za razvoj glazbene umjetnosti EX ARTE, Ulica Nikole Kopernika 5 V, 10000 Zagreb zastupanog po punomoćniku SRĐAN BERDOVIĆ, predsjednik Udruge</item>
    </izvorni_sadrzaj>
    <derivirana_varijabla naziv="DomainObject.Predmet.ProtuStrankaListFormatedWithAdress_1">
      <item>Udruga za razvoj glazbene umjetnosti EX ARTE, Ulica Nikole Kopernika 5 V, 10000 Zagreb zastupanog po punomoćniku SRĐAN BERDOVIĆ, predsjednik Udruge</item>
    </derivirana_varijabla>
  </DomainObject.Predmet.ProtuStrankaListFormatedWithAdress>
  <DomainObject.Predmet.ProtuStrankaListFormatedWithAdressOIB>
    <izvorni_sadrzaj>
      <item>Udruga za razvoj glazbene umjetnosti EX ARTE, OIB 46703342684, Ulica Nikole Kopernika 5 V, 10000 Zagreb zastupanog po punomoćniku SRĐAN BERDOVIĆ, predsjednik Udruge</item>
    </izvorni_sadrzaj>
    <derivirana_varijabla naziv="DomainObject.Predmet.ProtuStrankaListFormatedWithAdressOIB_1">
      <item>Udruga za razvoj glazbene umjetnosti EX ARTE, OIB 46703342684, Ulica Nikole Kopernika 5 V, 10000 Zagreb zastupanog po punomoćniku SRĐAN BERDOVIĆ, predsjednik Udruge</item>
    </derivirana_varijabla>
  </DomainObject.Predmet.ProtuStrankaListFormatedWithAdressOIB>
  <DomainObject.Predmet.ProtuStrankaListNazivFormated>
    <izvorni_sadrzaj>
      <item>Udruga za razvoj glazbene umjetnosti EX ARTE</item>
    </izvorni_sadrzaj>
    <derivirana_varijabla naziv="DomainObject.Predmet.ProtuStrankaListNazivFormated_1">
      <item>Udruga za razvoj glazbene umjetnosti EX ARTE</item>
    </derivirana_varijabla>
  </DomainObject.Predmet.ProtuStrankaListNazivFormated>
  <DomainObject.Predmet.ProtuStrankaListNazivFormatedOIB>
    <izvorni_sadrzaj>
      <item>Udruga za razvoj glazbene umjetnosti EX ARTE, OIB 46703342684</item>
    </izvorni_sadrzaj>
    <derivirana_varijabla naziv="DomainObject.Predmet.ProtuStrankaListNazivFormatedOIB_1">
      <item>Udruga za razvoj glazbene umjetnosti EX ARTE, OIB 46703342684</item>
    </derivirana_varijabla>
  </DomainObject.Predmet.ProtuStrankaListNazivFormatedOIB>
  <DomainObject.Predmet.OstaliListFormated>
    <izvorni_sadrzaj>
      <item>SRĐAN BERDOVIĆ, predsjednik Udruge punomoćnik sudionika u postupku Udruga za razvoj glazbene umjetnosti EX ARTE</item>
    </izvorni_sadrzaj>
    <derivirana_varijabla naziv="DomainObject.Predmet.OstaliListFormated_1">
      <item>SRĐAN BERDOVIĆ, predsjednik Udruge punomoćnik sudionika u postupku Udruga za razvoj glazbene umjetnosti EX ARTE</item>
    </derivirana_varijabla>
  </DomainObject.Predmet.OstaliListFormated>
  <DomainObject.Predmet.OstaliListFormatedOIB>
    <izvorni_sadrzaj>
      <item>SRĐAN BERDOVIĆ, predsjednik Udruge punomoćnik sudionika u postupku Udruga za razvoj glazbene umjetnosti EX ARTE</item>
    </izvorni_sadrzaj>
    <derivirana_varijabla naziv="DomainObject.Predmet.OstaliListFormatedOIB_1">
      <item>SRĐAN BERDOVIĆ, predsjednik Udruge punomoćnik sudionika u postupku Udruga za razvoj glazbene umjetnosti EX ARTE</item>
    </derivirana_varijabla>
  </DomainObject.Predmet.OstaliListFormatedOIB>
  <DomainObject.Predmet.OstaliListFormatedWithAdress>
    <izvorni_sadrzaj>
      <item>SRĐAN BERDOVIĆ, predsjednik Udruge, Ulica Nikole Kopernika 5V, 10000 Zagreb punomoćnik sudionika u postupku Udruga za razvoj glazbene umjetnosti EX ARTE</item>
    </izvorni_sadrzaj>
    <derivirana_varijabla naziv="DomainObject.Predmet.OstaliListFormatedWithAdress_1">
      <item>SRĐAN BERDOVIĆ, predsjednik Udruge, Ulica Nikole Kopernika 5V, 10000 Zagreb punomoćnik sudionika u postupku Udruga za razvoj glazbene umjetnosti EX ARTE</item>
    </derivirana_varijabla>
  </DomainObject.Predmet.OstaliListFormatedWithAdress>
  <DomainObject.Predmet.OstaliListFormatedWithAdressOIB>
    <izvorni_sadrzaj>
      <item>SRĐAN BERDOVIĆ, predsjednik Udruge, Ulica Nikole Kopernika 5V, 10000 Zagreb punomoćnik sudionika u postupku Udruga za razvoj glazbene umjetnosti EX ARTE</item>
    </izvorni_sadrzaj>
    <derivirana_varijabla naziv="DomainObject.Predmet.OstaliListFormatedWithAdressOIB_1">
      <item>SRĐAN BERDOVIĆ, predsjednik Udruge, Ulica Nikole Kopernika 5V, 10000 Zagreb punomoćnik sudionika u postupku Udruga za razvoj glazbene umjetnosti EX ARTE</item>
    </derivirana_varijabla>
  </DomainObject.Predmet.OstaliListFormatedWithAdressOIB>
  <DomainObject.Predmet.OstaliListNazivFormated>
    <izvorni_sadrzaj>
      <item>SRĐAN BERDOVIĆ, predsjednik Udruge</item>
    </izvorni_sadrzaj>
    <derivirana_varijabla naziv="DomainObject.Predmet.OstaliListNazivFormated_1">
      <item>SRĐAN BERDOVIĆ, predsjednik Udruge</item>
    </derivirana_varijabla>
  </DomainObject.Predmet.OstaliListNazivFormated>
  <DomainObject.Predmet.OstaliListNazivFormatedOIB>
    <izvorni_sadrzaj>
      <item>SRĐAN BERDOVIĆ, predsjednik Udruge</item>
    </izvorni_sadrzaj>
    <derivirana_varijabla naziv="DomainObject.Predmet.OstaliListNazivFormatedOIB_1">
      <item>SRĐAN BERDOVIĆ, predsjednik Udruge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glazbene umjetnosti EX ARTE</izvorni_sadrzaj>
    <derivirana_varijabla naziv="DomainObject.Predmet.ProtustrankaIDrugi_1">Udruga za razvoj glazbene umjetnosti EX ARTE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glazbene umjetnosti EX ARTE, OIB 46703342684, Ulica Nikole Kopernika 5 V, 10000 Zagreb</izvorni_sadrzaj>
    <derivirana_varijabla naziv="DomainObject.Predmet.ProtustrankaIDrugiAdressOIB_1">Udruga za razvoj glazbene umjetnosti EX ARTE, OIB 46703342684, Ulica Nikole Kopernika 5 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glazbene umjetnosti EX ARTE</item>
      <item>SRĐAN BERDOVIĆ, predsjednik Udruge</item>
    </izvorni_sadrzaj>
    <derivirana_varijabla naziv="DomainObject.Predmet.SudioniciListNaziv_1">
      <item>FINA Regionalni centar Zagreb</item>
      <item>Udruga za razvoj glazbene umjetnosti EX ARTE</item>
      <item>SRĐAN BERDOVIĆ, predsjednik Udruge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glazbene umjetnosti EX ARTE, OIB 46703342684, Ulica Nikole Kopernika 5 V,10000 Zagreb</item>
      <item>SRĐAN BERDOVIĆ, predsjednik Udruge, Ulica Nikole Kopernika 5V,10000 Zagreb</item>
    </izvorni_sadrzaj>
    <derivirana_varijabla naziv="DomainObject.Predmet.SudioniciListAdressOIB_1">
      <item>FINA Regionalni centar Zagreb, OIB 85821130368, Trg svibanjskih žrtava 1995. 1,10000 Zagreb</item>
      <item>Udruga za razvoj glazbene umjetnosti EX ARTE, OIB 46703342684, Ulica Nikole Kopernika 5 V,10000 Zagreb</item>
      <item>SRĐAN BERDOVIĆ, predsjednik Udruge, Ulica Nikole Kopernika 5V,10000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46703342684</item>
      <item>, OIB null</item>
    </izvorni_sadrzaj>
    <derivirana_varijabla naziv="DomainObject.Predmet.SudioniciListNazivOIB_1">
      <item>, OIB 85821130368</item>
      <item>, OIB 46703342684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2016-03-01T12:31:00Z</dcterms:created>
  <dc:creator>ilukac</dc:creator>
  <cp:lastModifiedBy>Nevenka Furić</cp:lastModifiedBy>
  <cp:lastPrinted>2016-03-01T12:34:00Z</cp:lastPrinted>
  <dcterms:modified xmlns:xsi="http://www.w3.org/2001/XMLSchema-instance" xsi:type="dcterms:W3CDTF">2016-03-01T12:37:00Z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