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69c5" w14:paraId="c0469c5" w:rsidRDefault="00F80C7A" w:rsidP="00910611" w:rsidR="00F80C7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C7A" w:rsidP="00910611" w:rsidR="00F80C7A">
      <w:r>
        <w:rPr>
          <w:rFonts w:eastAsia="MS Mincho"/>
        </w:rPr>
        <w:t xml:space="preserve">   REPUBLIKA HRVATSKA</w:t>
      </w:r>
    </w:p>
    <w:p w:rsidRDefault="00F80C7A" w:rsidP="00910611" w:rsidR="00F80C7A">
      <w:r>
        <w:rPr>
          <w:rFonts w:eastAsia="MS Mincho"/>
        </w:rPr>
        <w:t>TRGOVAČKI SUD U RIJECI</w:t>
      </w:r>
    </w:p>
    <w:p w:rsidRDefault="00F80C7A" w:rsidR="00F80C7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</w:t>
      </w:r>
      <w:r w:rsidR="00171E7A">
        <w:t>prethodnom</w:t>
      </w:r>
      <w:r w:rsidRPr="00977450">
        <w:t xml:space="preserve"> postupku </w:t>
      </w:r>
      <w:r w:rsidR="00171E7A">
        <w:t xml:space="preserve">radi utvrđivanja pretpostavki za otvaranje stečajnog postupka </w:t>
      </w:r>
      <w:r w:rsidRPr="00977450">
        <w:t xml:space="preserve">nad dužnikom </w:t>
      </w:r>
      <w:r w:rsidR="002271A2" w:rsidRPr="002271A2">
        <w:rPr>
          <w:b/>
        </w:rPr>
        <w:t>LINIJA LOŠINJ j.d.o.o. MALI LOŠINJ, Bože Milanovića 28, OIB 73595383803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2271A2">
        <w:t>20. studenoga</w:t>
      </w:r>
      <w:r w:rsidR="006F4756">
        <w:t xml:space="preserve">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171E7A">
      <w:pPr>
        <w:jc w:val="center"/>
        <w:rPr>
          <w:bCs/>
        </w:rPr>
      </w:pPr>
      <w:r w:rsidRPr="00171E7A">
        <w:rPr>
          <w:bCs/>
        </w:rPr>
        <w:t>r i j e š i o</w:t>
      </w:r>
      <w:r w:rsidR="00E45726" w:rsidRPr="00171E7A">
        <w:rPr>
          <w:bCs/>
        </w:rPr>
        <w:t xml:space="preserve"> </w:t>
      </w:r>
      <w:r w:rsidR="000653D7" w:rsidRPr="00171E7A">
        <w:rPr>
          <w:bCs/>
        </w:rPr>
        <w:t xml:space="preserve"> </w:t>
      </w:r>
      <w:r w:rsidRPr="00171E7A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49776A" w:rsidRPr="00A037DC">
        <w:t xml:space="preserve"> </w:t>
      </w:r>
      <w:r w:rsidR="002271A2">
        <w:t xml:space="preserve">Slavku Štambuk, </w:t>
      </w:r>
      <w:r w:rsidR="002271A2" w:rsidRPr="006367B8">
        <w:t>Rijeka, Prvog maja 3, OIB 28699356177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FE1F3B">
        <w:rPr>
          <w:b/>
        </w:rPr>
        <w:t>5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46532C" w:rsidR="0069302C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6367B8" w:rsidRPr="006367B8">
        <w:t>Slavka Štambuk, Rijeka, Prvog maja 3, OIB 28699356177, broj IBAN: HR86 2402 0063 1002 1470 4 otvoren kod Erste</w:t>
      </w:r>
      <w:r w:rsidR="00FE1F3B">
        <w:t xml:space="preserve"> </w:t>
      </w:r>
      <w:r w:rsidR="006367B8" w:rsidRPr="006367B8">
        <w:t>&amp;</w:t>
      </w:r>
      <w:r w:rsidR="00FE1F3B">
        <w:t xml:space="preserve"> </w:t>
      </w:r>
      <w:r w:rsidR="006367B8" w:rsidRPr="006367B8">
        <w:t>Steiermarkische bank d.d.</w:t>
      </w:r>
      <w:r w:rsidR="0051381D" w:rsidRPr="00A037DC">
        <w:t>,</w:t>
      </w:r>
      <w:r w:rsidR="0046532C">
        <w:t xml:space="preserve"> a iz sredstava </w:t>
      </w:r>
      <w:r w:rsidR="005B46F7">
        <w:t>koje je na račun suda doznači</w:t>
      </w:r>
      <w:r w:rsidR="00FE1F3B">
        <w:t>la Financijska agencija 17. listopada</w:t>
      </w:r>
      <w:r w:rsidR="005B46F7">
        <w:t xml:space="preserve"> 2017. godine u iznosu </w:t>
      </w:r>
      <w:r w:rsidR="00FE1F3B">
        <w:t>5</w:t>
      </w:r>
      <w:r w:rsidR="005B46F7">
        <w:t xml:space="preserve">.000,00 kn. 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171E7A">
      <w:pPr>
        <w:jc w:val="center"/>
        <w:rPr>
          <w:bCs/>
        </w:rPr>
      </w:pPr>
      <w:r w:rsidRPr="00171E7A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0A2D62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FE1F3B">
        <w:rPr>
          <w:bCs/>
        </w:rPr>
        <w:t>616</w:t>
      </w:r>
      <w:r w:rsidRPr="0046532C">
        <w:rPr>
          <w:bCs/>
        </w:rPr>
        <w:t>/16-</w:t>
      </w:r>
      <w:r w:rsidR="000A2D62">
        <w:rPr>
          <w:bCs/>
        </w:rPr>
        <w:t>12</w:t>
      </w:r>
      <w:r w:rsidRPr="0046532C">
        <w:rPr>
          <w:bCs/>
        </w:rPr>
        <w:t xml:space="preserve"> od </w:t>
      </w:r>
      <w:r w:rsidR="000A2D62">
        <w:rPr>
          <w:bCs/>
        </w:rPr>
        <w:t>06. prosinca 2016</w:t>
      </w:r>
      <w:r w:rsidRPr="0046532C">
        <w:rPr>
          <w:bCs/>
        </w:rPr>
        <w:t>. godine</w:t>
      </w:r>
      <w:r w:rsidR="000A68D3">
        <w:rPr>
          <w:bCs/>
        </w:rPr>
        <w:t xml:space="preserve"> </w:t>
      </w:r>
      <w:r w:rsidR="000A2D62">
        <w:rPr>
          <w:bCs/>
        </w:rPr>
        <w:t>za privremenog stečajnog upravitelja u prethodnom postupku radi utvrđivanja pretpostavki za otvaranje stečajnog postupka nad dužnikkom imenovan je Slavko Štambuk iz Rijeke, 1. maja 3.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0A2D62">
        <w:rPr>
          <w:bCs/>
        </w:rPr>
        <w:t xml:space="preserve"> i</w:t>
      </w:r>
      <w:r w:rsidRPr="0046532C">
        <w:rPr>
          <w:bCs/>
        </w:rPr>
        <w:t xml:space="preserve"> 3.Stečajnog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0A2D62">
        <w:t>20. studenoga</w:t>
      </w:r>
      <w:r w:rsidR="006F4756">
        <w:t xml:space="preserve"> 2017</w:t>
      </w:r>
      <w:r w:rsidR="000C6A01" w:rsidRPr="00A037DC">
        <w:t>. godine</w:t>
      </w:r>
    </w:p>
    <w:p w:rsidRDefault="001A3296" w:rsidP="00F80C7A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EF0F4E" w:rsidR="00D97FE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 w:rsidRPr="00AF740F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lastRenderedPageBreak/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EF0F4E">
        <w:rPr>
          <w:sz w:val="20"/>
          <w:szCs w:val="20"/>
        </w:rPr>
        <w:t>20.11</w:t>
      </w:r>
      <w:r w:rsidR="00910940">
        <w:rPr>
          <w:sz w:val="20"/>
          <w:szCs w:val="20"/>
        </w:rPr>
        <w:t>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C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2271A2">
      <w:t>616</w:t>
    </w:r>
    <w:r w:rsidR="00364707">
      <w:t>/16-</w:t>
    </w:r>
    <w:r w:rsidR="002271A2">
      <w:t>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2D62"/>
    <w:rsid w:val="000A68D3"/>
    <w:rsid w:val="000B45BC"/>
    <w:rsid w:val="000C6A01"/>
    <w:rsid w:val="00132671"/>
    <w:rsid w:val="00162E6F"/>
    <w:rsid w:val="00171E7A"/>
    <w:rsid w:val="001A3296"/>
    <w:rsid w:val="002164FD"/>
    <w:rsid w:val="0022430B"/>
    <w:rsid w:val="002271A2"/>
    <w:rsid w:val="0032685C"/>
    <w:rsid w:val="00364707"/>
    <w:rsid w:val="00375E36"/>
    <w:rsid w:val="0046532C"/>
    <w:rsid w:val="00480EBB"/>
    <w:rsid w:val="0049776A"/>
    <w:rsid w:val="004F056B"/>
    <w:rsid w:val="0051381D"/>
    <w:rsid w:val="005B46F7"/>
    <w:rsid w:val="005D099F"/>
    <w:rsid w:val="005E4E59"/>
    <w:rsid w:val="006367B8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96E0B"/>
    <w:rsid w:val="00BF1B00"/>
    <w:rsid w:val="00C0265C"/>
    <w:rsid w:val="00C53677"/>
    <w:rsid w:val="00C70A14"/>
    <w:rsid w:val="00D12C30"/>
    <w:rsid w:val="00D642CE"/>
    <w:rsid w:val="00D7508A"/>
    <w:rsid w:val="00D97FE0"/>
    <w:rsid w:val="00DA28CE"/>
    <w:rsid w:val="00DB4C76"/>
    <w:rsid w:val="00E11919"/>
    <w:rsid w:val="00E24649"/>
    <w:rsid w:val="00E45726"/>
    <w:rsid w:val="00EB71D6"/>
    <w:rsid w:val="00EC6C53"/>
    <w:rsid w:val="00EE19F5"/>
    <w:rsid w:val="00EE3354"/>
    <w:rsid w:val="00EF0F4E"/>
    <w:rsid w:val="00F14993"/>
    <w:rsid w:val="00F514A4"/>
    <w:rsid w:val="00F731C0"/>
    <w:rsid w:val="00F80C7A"/>
    <w:rsid w:val="00FB582B"/>
    <w:rsid w:val="00FE1F3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0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80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0C7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0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80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0C7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lipnja 2017.</izvorni_sadrzaj>
    <derivirana_varijabla naziv="DomainObject.Predmet.DatumArhiviranja_1">13.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>12. travnja 2047.</izvorni_sadrzaj>
    <derivirana_varijabla naziv="DomainObject.Predmet.DatumRokaCuvanja_1">12. travnja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lipnja 2017.</izvorni_sadrzaj>
    <derivirana_varijabla naziv="DomainObject.Predmet.DatumZatvaranja_1">12.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hr.ibm.icms.common.model.sluzbeneosobe.Referada@188d188d[id=6469, dbStatus=null, naziv=Referada 15, oznaka=null, sudac=null] &lt;-hr.ibm.icms.common.model.sluzbeneosobe.Referada@188d188d[status dodjele: =false]</izvorni_sadrzaj>
    <derivirana_varijabla naziv="DomainObject.Predmet.MjestoCuvanja_1">hr.ibm.icms.common.model.sluzbeneosobe.Referada@188d188d[id=6469, dbStatus=null, naziv=Referada 15, oznaka=null, sudac=null] &lt;-hr.ibm.icms.common.model.sluzbeneosobe.Referada@188d188d[status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LOŠINJ j.d.o.o.</izvorni_sadrzaj>
    <derivirana_varijabla naziv="DomainObject.Predmet.ProtustrankaFormated_1">  LINIJA LOŠINJ j.d.o.o.</derivirana_varijabla>
  </DomainObject.Predmet.ProtustrankaFormated>
  <DomainObject.Predmet.ProtustrankaFormatedOIB>
    <izvorni_sadrzaj>  LINIJA LOŠINJ j.d.o.o., OIB 73595383803</izvorni_sadrzaj>
    <derivirana_varijabla naziv="DomainObject.Predmet.ProtustrankaFormatedOIB_1">  LINIJA LOŠINJ j.d.o.o., OIB 73595383803</derivirana_varijabla>
  </DomainObject.Predmet.ProtustrankaFormatedOIB>
  <DomainObject.Predmet.ProtustrankaFormatedWithAdress>
    <izvorni_sadrzaj> LINIJA LOŠINJ j.d.o.o., Bože Milanovića 28, 51550 Mali Lošinj</izvorni_sadrzaj>
    <derivirana_varijabla naziv="DomainObject.Predmet.ProtustrankaFormatedWithAdress_1"> LINIJA LOŠINJ j.d.o.o., Bože Milanovića 28, 51550 Mali Lošinj</derivirana_varijabla>
  </DomainObject.Predmet.ProtustrankaFormatedWithAdress>
  <DomainObject.Predmet.ProtustrankaFormatedWithAdressOIB>
    <izvorni_sadrzaj> LINIJA LOŠINJ j.d.o.o., OIB 73595383803, Bože Milanovića 28, 51550 Mali Lošinj</izvorni_sadrzaj>
    <derivirana_varijabla naziv="DomainObject.Predmet.ProtustrankaFormatedWithAdressOIB_1"> LINIJA LOŠINJ j.d.o.o., OIB 73595383803, Bože Milanovića 28, 51550 Mali Lošinj</derivirana_varijabla>
  </DomainObject.Predmet.ProtustrankaFormatedWithAdressOIB>
  <DomainObject.Predmet.ProtustrankaWithAdress>
    <izvorni_sadrzaj>LINIJA LOŠINJ j.d.o.o. Bože Milanovića 28, 51550 Mali Lošinj</izvorni_sadrzaj>
    <derivirana_varijabla naziv="DomainObject.Predmet.ProtustrankaWithAdress_1">LINIJA LOŠINJ j.d.o.o. Bože Milanovića 28, 51550 Mali Lošinj</derivirana_varijabla>
  </DomainObject.Predmet.ProtustrankaWithAdress>
  <DomainObject.Predmet.ProtustrankaWithAdressOIB>
    <izvorni_sadrzaj>LINIJA LOŠINJ j.d.o.o., OIB 73595383803, Bože Milanovića 28, 51550 Mali Lošinj</izvorni_sadrzaj>
    <derivirana_varijabla naziv="DomainObject.Predmet.ProtustrankaWithAdressOIB_1">LINIJA LOŠINJ j.d.o.o., OIB 73595383803, Bože Milanovića 28, 51550 Mali Lošinj</derivirana_varijabla>
  </DomainObject.Predmet.ProtustrankaWithAdressOIB>
  <DomainObject.Predmet.ProtustrankaNazivFormated>
    <izvorni_sadrzaj>LINIJA LOŠINJ j.d.o.o.</izvorni_sadrzaj>
    <derivirana_varijabla naziv="DomainObject.Predmet.ProtustrankaNazivFormated_1">LINIJA LOŠINJ j.d.o.o.</derivirana_varijabla>
  </DomainObject.Predmet.ProtustrankaNazivFormated>
  <DomainObject.Predmet.ProtustrankaNazivFormatedOIB>
    <izvorni_sadrzaj>LINIJA LOŠINJ j.d.o.o., OIB 73595383803</izvorni_sadrzaj>
    <derivirana_varijabla naziv="DomainObject.Predmet.ProtustrankaNazivFormatedOIB_1">LINIJA LOŠINJ j.d.o.o., OIB 73595383803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LINIJA LOŠINJ j.d.o.o.</item>
    </izvorni_sadrzaj>
    <derivirana_varijabla naziv="DomainObject.Predmet.ProtuStrankaListFormated_1">
      <item>LINIJA LOŠINJ j.d.o.o.</item>
    </derivirana_varijabla>
  </DomainObject.Predmet.ProtuStrankaListFormated>
  <DomainObject.Predmet.ProtuStrankaListFormatedOIB>
    <izvorni_sadrzaj>
      <item>LINIJA LOŠINJ j.d.o.o., OIB 73595383803</item>
    </izvorni_sadrzaj>
    <derivirana_varijabla naziv="DomainObject.Predmet.ProtuStrankaListFormatedOIB_1">
      <item>LINIJA LOŠINJ j.d.o.o., OIB 73595383803</item>
    </derivirana_varijabla>
  </DomainObject.Predmet.ProtuStrankaListFormatedOIB>
  <DomainObject.Predmet.ProtuStrankaListFormatedWithAdress>
    <izvorni_sadrzaj>
      <item>LINIJA LOŠINJ j.d.o.o., Bože Milanovića 28, 51550 Mali Lošinj</item>
    </izvorni_sadrzaj>
    <derivirana_varijabla naziv="DomainObject.Predmet.ProtuStrankaListFormatedWithAdress_1">
      <item>LINIJA LOŠINJ j.d.o.o., Bože Milanovića 28, 51550 Mali Lošinj</item>
    </derivirana_varijabla>
  </DomainObject.Predmet.ProtuStrankaListFormatedWithAdress>
  <DomainObject.Predmet.ProtuStrankaListFormatedWithAdressOIB>
    <izvorni_sadrzaj>
      <item>LINIJA LOŠINJ j.d.o.o., OIB 73595383803, Bože Milanovića 28, 51550 Mali Lošinj</item>
    </izvorni_sadrzaj>
    <derivirana_varijabla naziv="DomainObject.Predmet.ProtuStrankaListFormatedWithAdressOIB_1">
      <item>LINIJA LOŠINJ j.d.o.o., OIB 73595383803, Bože Milanovića 28, 51550 Mali Lošinj</item>
    </derivirana_varijabla>
  </DomainObject.Predmet.ProtuStrankaListFormatedWithAdressOIB>
  <DomainObject.Predmet.ProtuStrankaListNazivFormated>
    <izvorni_sadrzaj>
      <item>LINIJA LOŠINJ j.d.o.o.</item>
    </izvorni_sadrzaj>
    <derivirana_varijabla naziv="DomainObject.Predmet.ProtuStrankaListNazivFormated_1">
      <item>LINIJA LOŠINJ j.d.o.o.</item>
    </derivirana_varijabla>
  </DomainObject.Predmet.ProtuStrankaListNazivFormated>
  <DomainObject.Predmet.ProtuStrankaListNazivFormatedOIB>
    <izvorni_sadrzaj>
      <item>LINIJA LOŠINJ j.d.o.o., OIB 73595383803</item>
    </izvorni_sadrzaj>
    <derivirana_varijabla naziv="DomainObject.Predmet.ProtuStrankaListNazivFormatedOIB_1">
      <item>LINIJA LOŠINJ j.d.o.o., OIB 73595383803</item>
    </derivirana_varijabla>
  </DomainObject.Predmet.ProtuStrankaListNazivFormatedOIB>
  <DomainObject.Predmet.OstaliListFormated>
    <izvorni_sadrzaj>
      <item>Ivica Krstaš</item>
      <item>MARINA PERĆAR</item>
      <item>Slavko Štambuk</item>
      <item>OD Vrkić, Denonaž</item>
    </izvorni_sadrzaj>
    <derivirana_varijabla naziv="DomainObject.Predmet.OstaliListFormated_1">
      <item>Ivica Krstaš</item>
      <item>MARINA PERĆAR</item>
      <item>Slavko Štambuk</item>
      <item>OD Vrkić, Denonaž</item>
    </derivirana_varijabla>
  </DomainObject.Predmet.OstaliListFormated>
  <DomainObject.Predmet.OstaliListFormatedOIB>
    <izvorni_sadrzaj>
      <item>Ivica Krstaš, OIB 65683513334</item>
      <item>MARINA PERĆAR</item>
      <item>Slavko Štambuk</item>
      <item>OD Vrkić, Denonaž</item>
    </izvorni_sadrzaj>
    <derivirana_varijabla naziv="DomainObject.Predmet.OstaliListFormatedOIB_1">
      <item>Ivica Krstaš, OIB 65683513334</item>
      <item>MARINA PERĆAR</item>
      <item>Slavko Štambuk</item>
      <item>OD Vrkić, Denonaž</item>
    </derivirana_varijabla>
  </DomainObject.Predmet.OstaliListFormatedOIB>
  <DomainObject.Predmet.OstaliListFormatedWithAdress>
    <izvorni_sadrzaj>
      <item>Ivica Krstaš, Bože Milanovića 28, 51550 Mali Lošinj</item>
      <item>MARINA PERĆAR, ŽRTAVA FAŠIZMA 15, 51000 Rijeka</item>
      <item>Slavko Štambuk</item>
      <item>OD Vrkić, Denonaž</item>
    </izvorni_sadrzaj>
    <derivirana_varijabla naziv="DomainObject.Predmet.OstaliListFormatedWithAdress_1">
      <item>Ivica Krstaš, Bože Milanovića 28, 51550 Mali Lošinj</item>
      <item>MARINA PERĆAR, ŽRTAVA FAŠIZMA 15, 51000 Rijeka</item>
      <item>Slavko Štambuk</item>
      <item>OD Vrkić, Denonaž</item>
    </derivirana_varijabla>
  </DomainObject.Predmet.OstaliListFormatedWithAdress>
  <DomainObject.Predmet.OstaliListFormatedWithAdressOIB>
    <izvorni_sadrzaj>
      <item>Ivica Krstaš, OIB 65683513334, Bože Milanovića 28, 51550 Mali Lošinj</item>
      <item>MARINA PERĆAR, ŽRTAVA FAŠIZMA 15, 51000 Rijeka</item>
      <item>Slavko Štambuk</item>
      <item>OD Vrkić, Denonaž</item>
    </izvorni_sadrzaj>
    <derivirana_varijabla naziv="DomainObject.Predmet.OstaliListFormatedWithAdressOIB_1">
      <item>Ivica Krstaš, OIB 65683513334, Bože Milanovića 28, 51550 Mali Lošinj</item>
      <item>MARINA PERĆAR, ŽRTAVA FAŠIZMA 15, 51000 Rijeka</item>
      <item>Slavko Štambuk</item>
      <item>OD Vrkić, Denonaž</item>
    </derivirana_varijabla>
  </DomainObject.Predmet.OstaliListFormatedWithAdressOIB>
  <DomainObject.Predmet.OstaliListNazivFormated>
    <izvorni_sadrzaj>
      <item>Ivica Krstaš</item>
      <item>MARINA PERĆAR</item>
      <item>Slavko Štambuk</item>
      <item>OD Vrkić, Denonaž</item>
    </izvorni_sadrzaj>
    <derivirana_varijabla naziv="DomainObject.Predmet.OstaliListNazivFormated_1">
      <item>Ivica Krstaš</item>
      <item>MARINA PERĆAR</item>
      <item>Slavko Štambuk</item>
      <item>OD Vrkić, Denonaž</item>
    </derivirana_varijabla>
  </DomainObject.Predmet.OstaliListNazivFormated>
  <DomainObject.Predmet.OstaliListNazivFormatedOIB>
    <izvorni_sadrzaj>
      <item>Ivica Krstaš, OIB 65683513334</item>
      <item>MARINA PERĆAR</item>
      <item>Slavko Štambuk</item>
      <item>OD Vrkić, Denonaž</item>
    </izvorni_sadrzaj>
    <derivirana_varijabla naziv="DomainObject.Predmet.OstaliListNazivFormatedOIB_1">
      <item>Ivica Krstaš, OIB 65683513334</item>
      <item>MARINA PERĆAR</item>
      <item>Slavko Štambuk</item>
      <item>OD Vrkić, Denonaž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LINIJA LOŠINJ j.d.o.o.</izvorni_sadrzaj>
    <derivirana_varijabla naziv="DomainObject.Predmet.ProtustrankaIDrugi_1">LINIJA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LINIJA LOŠINJ j.d.o.o., OIB 73595383803, Bože Milanovića 28, 51550 Mali Lošinj</izvorni_sadrzaj>
    <derivirana_varijabla naziv="DomainObject.Predmet.ProtustrankaIDrugiAdressOIB_1">LINIJA LOŠINJ j.d.o.o., OIB 73595383803, Bože Milanovića 28,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>12. travnja 2017.</izvorni_sadrzaj>
    <derivirana_varijabla naziv="DomainObject.Predmet.OdlukaRjesenje.DatumPravomocnosti_1">12. travnja 2017.</derivirana_varijabla>
  </DomainObject.Predmet.OdlukaRjesenje.DatumPravomocnosti>
  <DomainObject.Predmet.OdlukaRjesenje.Oznaka>
    <izvorni_sadrzaj>St-616/2016-23</izvorni_sadrzaj>
    <derivirana_varijabla naziv="DomainObject.Predmet.OdlukaRjesenje.Oznaka_1">St-616/2016-23</derivirana_varijabla>
  </DomainObject.Predmet.OdlukaRjesenje.Oznaka>
  <DomainObject.Predmet.SudioniciListNaziv>
    <izvorni_sadrzaj>
      <item>FINA Rijeka</item>
      <item>LINIJA LOŠINJ j.d.o.o.</item>
      <item>Ivica Krstaš</item>
      <item>MARINA PERĆAR</item>
      <item>Slavko Štambuk</item>
      <item>OD Vrkić, Denonaž</item>
    </izvorni_sadrzaj>
    <derivirana_varijabla naziv="DomainObject.Predmet.SudioniciListNaziv_1">
      <item>FINA Rijeka</item>
      <item>LINIJA LOŠINJ j.d.o.o.</item>
      <item>Ivica Krstaš</item>
      <item>MARINA PERĆAR</item>
      <item>Slavko Štambuk</item>
      <item>OD Vrkić, Denonaž</item>
    </derivirana_varijabla>
  </DomainObject.Predmet.SudioniciListNaziv>
  <DomainObject.Predmet.SudioniciListAdressOIB>
    <izvorni_sadrzaj>
      <item>FINA Rijeka, OIB 85821130368, Frana Kurelca 8,51000 Rijeka</item>
      <item>LINIJA LOŠINJ j.d.o.o., OIB 73595383803, Bože Milanovića 28,51550 Mali Lošinj</item>
      <item>Ivica Krstaš, OIB 65683513334, Bože Milanovića 28,51550 Mali Lošinj</item>
      <item>MARINA PERĆAR, ŽRTAVA FAŠIZMA 15,51000 Rijeka</item>
      <item>Slavko Štambuk</item>
      <item>OD Vrkić, Denonaž</item>
    </izvorni_sadrzaj>
    <derivirana_varijabla naziv="DomainObject.Predmet.SudioniciListAdressOIB_1">
      <item>FINA Rijeka, OIB 85821130368, Frana Kurelca 8,51000 Rijeka</item>
      <item>LINIJA LOŠINJ j.d.o.o., OIB 73595383803, Bože Milanovića 28,51550 Mali Lošinj</item>
      <item>Ivica Krstaš, OIB 65683513334, Bože Milanovića 28,51550 Mali Lošinj</item>
      <item>MARINA PERĆAR, ŽRTAVA FAŠIZMA 15,51000 Rijeka</item>
      <item>Slavko Štambuk</item>
      <item>OD Vrkić, Denonaž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73595383803</item>
      <item>, OIB 65683513334</item>
      <item>, OIB null</item>
      <item>, OIB null</item>
      <item>, OIB null</item>
    </izvorni_sadrzaj>
    <derivirana_varijabla naziv="DomainObject.Predmet.SudioniciListNazivOIB_1">
      <item>, OIB 85821130368</item>
      <item>, OIB 73595383803</item>
      <item>, OIB 65683513334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140F8-8956-4586-A693-844EEC081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2048</properties:Characters>
  <properties:Lines>57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2017-11-20T10:40:00Z</dcterms:created>
  <dc:creator>dcmelik</dc:creator>
  <cp:lastModifiedBy>Jasna Radulović</cp:lastModifiedBy>
  <cp:lastPrinted>2017-11-20T10:43:00Z</cp:lastPrinted>
  <dcterms:modified xmlns:xsi="http://www.w3.org/2001/XMLSchema-instance" xsi:type="dcterms:W3CDTF">2017-11-20T10:45:00Z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