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99d2" w14:paraId="f6c99d2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684F75">
        <w:t>770/</w:t>
      </w:r>
      <w:r w:rsidR="00B82713">
        <w:t>16-7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684F75">
        <w:t xml:space="preserve">predlagatelja FINA RC Osijek Podružnica Osijek za otvaranje stečajnog postupka nad dužnikom </w:t>
      </w:r>
      <w:r w:rsidR="00684F75">
        <w:rPr>
          <w:b/>
        </w:rPr>
        <w:t>BERNADIN j.d.o.o., Bijelo Brdo, Kralja Zvonimira 10, OIB: 56151304270, MBS: 030139078</w:t>
      </w:r>
      <w:r>
        <w:t xml:space="preserve">, dana </w:t>
      </w:r>
      <w:r w:rsidR="00684F75">
        <w:t>5. siječnja 2017</w:t>
      </w:r>
      <w:r>
        <w:t>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684F75">
        <w:rPr>
          <w:b/>
        </w:rPr>
        <w:t>BERNADIN j.d.o.o., Bijelo Brdo, Kralja Zvonimira 10, OIB: 56151304270, MBS: 030139078</w:t>
      </w:r>
      <w:r>
        <w:t>.</w:t>
      </w:r>
    </w:p>
    <w:p w:rsidRDefault="00B82713" w:rsidP="00B82713" w:rsidR="00B82713">
      <w:pPr>
        <w:ind w:left="1080"/>
        <w:jc w:val="both"/>
      </w:pPr>
    </w:p>
    <w:p w:rsidRDefault="00820A1A" w:rsidP="00B82713" w:rsidR="00B82713" w:rsidRPr="00B82713">
      <w:pPr>
        <w:numPr>
          <w:ilvl w:val="0"/>
          <w:numId w:val="17"/>
        </w:numPr>
        <w:jc w:val="both"/>
        <w:rPr>
          <w:b/>
        </w:rPr>
      </w:pPr>
      <w:r>
        <w:t>Za stečajnog upravitelja određuje se</w:t>
      </w:r>
      <w:r w:rsidR="004003D4">
        <w:t xml:space="preserve"> </w:t>
      </w:r>
      <w:proofErr w:type="spellStart"/>
      <w:r w:rsidR="004003D4">
        <w:rPr>
          <w:b/>
        </w:rPr>
        <w:t>Julka</w:t>
      </w:r>
      <w:proofErr w:type="spellEnd"/>
      <w:r w:rsidR="004003D4">
        <w:rPr>
          <w:b/>
        </w:rPr>
        <w:t xml:space="preserve"> Bandić, Osijek, Ilirska ulica 11, OIB: 04946287686.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684F75">
        <w:rPr>
          <w:b/>
        </w:rPr>
        <w:t>BERNADIN j.d.o.o., Bijelo Brdo, Kralja Zvonimira 10, OIB: 56151304270, MBS: 030139078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0907E3" w:rsidP="00AD6A41" w:rsidR="000907E3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 xml:space="preserve">Predlagatelj – Dužnik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AD6A41">
        <w:t>30</w:t>
      </w:r>
      <w:r>
        <w:t>. ožujka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AD6A41">
        <w:rPr>
          <w:b/>
        </w:rPr>
        <w:t xml:space="preserve">BERNADIN j.d.o.o., Bijelo Brdo, Kralja Zvonimira 10, OIB: 56151304270, MBS: 030139078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AD6A41">
        <w:t xml:space="preserve">1. rujan 2015. g. </w:t>
      </w:r>
      <w:r w:rsidR="00B82713">
        <w:t xml:space="preserve">u Očevidniku redoslijeda osnova za plaćanje ima evidentirane neizvršene osnove za plaćanje u ukupnom iznosu od </w:t>
      </w:r>
      <w:r w:rsidR="00AD6A41">
        <w:t>3.731,18</w:t>
      </w:r>
      <w:r w:rsidR="00B82713">
        <w:t xml:space="preserve"> kn u </w:t>
      </w:r>
      <w:r w:rsidR="00AD6A41">
        <w:t xml:space="preserve">neprekidnom </w:t>
      </w:r>
      <w:r w:rsidR="00B82713">
        <w:t>razdoblju</w:t>
      </w:r>
      <w:r w:rsidR="00AD6A41">
        <w:t xml:space="preserve"> od</w:t>
      </w:r>
      <w:r w:rsidR="00B82713">
        <w:t xml:space="preserve"> </w:t>
      </w:r>
      <w:r w:rsidR="00AD6A41">
        <w:t>237</w:t>
      </w:r>
      <w:r w:rsidR="00B82713">
        <w:t xml:space="preserve"> dan</w:t>
      </w:r>
      <w:r w:rsidR="00AD6A41">
        <w:t>a</w:t>
      </w:r>
      <w:r w:rsidR="00C615D3">
        <w:t>.</w:t>
      </w:r>
    </w:p>
    <w:p w:rsidRDefault="00AD6A41" w:rsidP="00B82713" w:rsidR="00AD6A41">
      <w:pPr>
        <w:ind w:firstLine="720"/>
        <w:jc w:val="both"/>
      </w:pPr>
    </w:p>
    <w:p w:rsidRDefault="00AD6A41" w:rsidP="00AD6A41" w:rsidR="00AD6A41">
      <w:pPr>
        <w:ind w:firstLine="720"/>
        <w:jc w:val="both"/>
      </w:pPr>
      <w:r>
        <w:lastRenderedPageBreak/>
        <w:t xml:space="preserve">Zaključkom ovoga suda broj St-770/16 od 16. rujna 2016. g. pozvan je zakonski zastupnik dužnika da u roku od 8 dana podnese pisano izvješće o financijsko-gospodarskom stanju dužnika te </w:t>
      </w:r>
      <w:proofErr w:type="spellStart"/>
      <w:r>
        <w:t>prokazni</w:t>
      </w:r>
      <w:proofErr w:type="spellEnd"/>
      <w:r>
        <w:t xml:space="preserve"> popis imovine, pod zakonskim posljedicama.</w:t>
      </w:r>
    </w:p>
    <w:p w:rsidRDefault="00AD6A41" w:rsidP="00AD6A41" w:rsidR="00AD6A41">
      <w:pPr>
        <w:ind w:firstLine="720"/>
        <w:jc w:val="both"/>
      </w:pPr>
    </w:p>
    <w:p w:rsidRDefault="000F037F" w:rsidP="00AD6A41" w:rsidR="00AD6A41">
      <w:pPr>
        <w:ind w:firstLine="720"/>
        <w:jc w:val="both"/>
      </w:pPr>
      <w:r>
        <w:t>Uz podnesak od</w:t>
      </w:r>
      <w:r w:rsidR="00AD6A41">
        <w:t xml:space="preserve"> 28. listopada 2016. g. dužnik je dostavio </w:t>
      </w:r>
      <w:proofErr w:type="spellStart"/>
      <w:r w:rsidR="00AD6A41">
        <w:t>prokazni</w:t>
      </w:r>
      <w:proofErr w:type="spellEnd"/>
      <w:r w:rsidR="00AD6A41">
        <w:t xml:space="preserve"> popis imovine ovjerovljen kod javnog bilježnika Tatjana Kovačev iz Osijeka broj OV-5339/16 od 28.10.2016. g. te financijsko izvješće</w:t>
      </w:r>
      <w:r>
        <w:t>.</w:t>
      </w:r>
    </w:p>
    <w:p w:rsidRDefault="000F037F" w:rsidP="00AD6A41" w:rsidR="000F037F">
      <w:pPr>
        <w:ind w:firstLine="720"/>
        <w:jc w:val="both"/>
      </w:pPr>
    </w:p>
    <w:p w:rsidRDefault="000F037F" w:rsidP="00AD6A41" w:rsidR="000F037F">
      <w:pPr>
        <w:ind w:firstLine="720"/>
        <w:jc w:val="both"/>
      </w:pPr>
      <w:r>
        <w:t xml:space="preserve">Iz financijskog izvješća dužnika proizlazi da zbog zdravstvenih razloga zakonskog zastupnika dužnika (karcinom </w:t>
      </w:r>
      <w:proofErr w:type="spellStart"/>
      <w:r>
        <w:t>jetre</w:t>
      </w:r>
      <w:proofErr w:type="spellEnd"/>
      <w:r>
        <w:t>) dužnik više nije poslovao.</w:t>
      </w:r>
    </w:p>
    <w:p w:rsidRDefault="00AD6A41" w:rsidP="00AD6A41" w:rsidR="00AD6A41">
      <w:pPr>
        <w:ind w:firstLine="720"/>
        <w:jc w:val="both"/>
      </w:pPr>
      <w:r>
        <w:t xml:space="preserve"> </w:t>
      </w:r>
    </w:p>
    <w:p w:rsidRDefault="00AD6A41" w:rsidP="00AD6A41" w:rsidR="00AD6A41">
      <w:pPr>
        <w:ind w:firstLine="578" w:left="142"/>
        <w:jc w:val="both"/>
      </w:pPr>
      <w:r>
        <w:t xml:space="preserve">Iz gore navedenog </w:t>
      </w:r>
      <w:proofErr w:type="spellStart"/>
      <w:r>
        <w:t>prokaznog</w:t>
      </w:r>
      <w:proofErr w:type="spellEnd"/>
      <w:r>
        <w:t xml:space="preserve"> popisa imovine 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AD6A41">
        <w:t>770</w:t>
      </w:r>
      <w:r w:rsidR="00C615D3">
        <w:t>/16</w:t>
      </w:r>
      <w:r w:rsidR="00B82713">
        <w:t xml:space="preserve"> od </w:t>
      </w:r>
      <w:r w:rsidR="00AD6A41">
        <w:t>21. studenog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AD6A41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AD6A41">
        <w:t>21. studenog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0F037F">
        <w:t>30</w:t>
      </w:r>
      <w:r w:rsidR="00BC4B5E">
        <w:t xml:space="preserve">.3.2016. g., </w:t>
      </w:r>
      <w:r w:rsidR="000F037F">
        <w:t xml:space="preserve">povijesni </w:t>
      </w:r>
      <w:r w:rsidR="00284A60">
        <w:t xml:space="preserve">izvadak iz sudskog registra za dužnika, </w:t>
      </w:r>
      <w:proofErr w:type="spellStart"/>
      <w:r w:rsidR="00284A60">
        <w:t>prokazni</w:t>
      </w:r>
      <w:proofErr w:type="spellEnd"/>
      <w:r w:rsidR="00284A60">
        <w:t xml:space="preserve"> popis imovine od </w:t>
      </w:r>
      <w:r w:rsidR="000F037F">
        <w:t>28.10.201</w:t>
      </w:r>
      <w:r w:rsidR="00284A60">
        <w:t xml:space="preserve">6. g. ovjerovljen kod javnog bilježnika </w:t>
      </w:r>
      <w:r w:rsidR="000F037F">
        <w:t>Tatjana Kovačev iz Osijeka</w:t>
      </w:r>
      <w:r w:rsidR="00284A60">
        <w:t xml:space="preserve"> OV-</w:t>
      </w:r>
      <w:r w:rsidR="000F037F">
        <w:t>5339</w:t>
      </w:r>
      <w:r w:rsidR="00284A60">
        <w:t>/16</w:t>
      </w:r>
      <w:r w:rsidR="000F037F">
        <w:t xml:space="preserve"> od 28.10.2016. g., financijsko izvješće dužnika 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BC4B5E" w:rsidP="00AD6A41" w:rsidR="00BC4B5E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AD6A41">
        <w:t>5. siječnja</w:t>
      </w:r>
      <w:r>
        <w:t xml:space="preserve"> 201</w:t>
      </w:r>
      <w:r w:rsidR="00AD6A41">
        <w:t>7</w:t>
      </w:r>
      <w:r>
        <w:t>. g.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0907E3" w:rsidRPr="000907E3">
      <w:pPr>
        <w:jc w:val="both"/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proofErr w:type="spellStart"/>
      <w:r w:rsidR="00AD6A41">
        <w:t>Julka</w:t>
      </w:r>
      <w:proofErr w:type="spellEnd"/>
      <w:r w:rsidR="00AD6A41">
        <w:t xml:space="preserve"> Bandić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AD6A41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AD6A41" w:rsidR="00820A1A">
      <w:pPr>
        <w:jc w:val="both"/>
      </w:pPr>
      <w:r>
        <w:t>4</w:t>
      </w:r>
      <w:r w:rsidR="00820A1A" w:rsidRPr="00C615D3">
        <w:t>. dužnik</w:t>
      </w:r>
    </w:p>
    <w:p w:rsidRDefault="000F037F" w:rsidP="00AD6A41" w:rsidR="000F037F">
      <w:pPr>
        <w:jc w:val="both"/>
      </w:pPr>
      <w:r>
        <w:t>5. e- oglasna ploča suda</w:t>
      </w:r>
    </w:p>
    <w:p w:rsidRDefault="000F037F" w:rsidP="00820A1A" w:rsidR="00820A1A">
      <w:pPr>
        <w:jc w:val="both"/>
      </w:pPr>
      <w:r>
        <w:t>6</w:t>
      </w:r>
      <w:r w:rsidR="00820A1A">
        <w:t>. registar suda - ovdje</w:t>
      </w:r>
    </w:p>
    <w:p w:rsidRDefault="000F037F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AD6A41">
        <w:t>5.2.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200" w:rsidR="00533200">
      <w:r>
        <w:separator/>
      </w:r>
    </w:p>
  </w:endnote>
  <w:endnote w:id="0" w:type="continuationSeparator">
    <w:p w:rsidRDefault="00533200" w:rsidR="00533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200" w:rsidR="00533200">
      <w:r>
        <w:separator/>
      </w:r>
    </w:p>
  </w:footnote>
  <w:footnote w:id="0" w:type="continuationSeparator">
    <w:p w:rsidRDefault="00533200" w:rsidR="00533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B4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AD6A41" w:rsidP="00AD6A41" w:rsidR="00AD6A41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770/16-7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037F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03D4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3200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84F75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0FAE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13B47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D6A41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3B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3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B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3B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3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B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B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B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4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BERNADIN j.d.o.o. za proizvodnju, trgovinu i usluge</izvorni_sadrzaj>
    <derivirana_varijabla naziv="DomainObject.Predmet.ProtustrankaFormated_1">  BERNADIN j.d.o.o. za proizvodnju, trgovinu i usluge</derivirana_varijabla>
  </DomainObject.Predmet.ProtustrankaFormated>
  <DomainObject.Predmet.ProtustrankaFormatedOIB>
    <izvorni_sadrzaj>  BERNADIN j.d.o.o. za proizvodnju, trgovinu i usluge, OIB 56151304270</izvorni_sadrzaj>
    <derivirana_varijabla naziv="DomainObject.Predmet.ProtustrankaFormatedOIB_1">  BERNADIN j.d.o.o. za proizvodnju, trgovinu i usluge, OIB 56151304270</derivirana_varijabla>
  </DomainObject.Predmet.ProtustrankaFormatedOIB>
  <DomainObject.Predmet.ProtustrankaFormatedWithAdress>
    <izvorni_sadrzaj> BERNADIN j.d.o.o. za proizvodnju, trgovinu i usluge, Kralja Zvonimira 10, 31204 Bijelo Brdo</izvorni_sadrzaj>
    <derivirana_varijabla naziv="DomainObject.Predmet.ProtustrankaFormatedWithAdress_1"> BERNADIN j.d.o.o. za proizvodnju, trgovinu i usluge, Kralja Zvonimira 10, 31204 Bijelo Brdo</derivirana_varijabla>
  </DomainObject.Predmet.ProtustrankaFormatedWithAdress>
  <DomainObject.Predmet.ProtustrankaFormatedWithAdressOIB>
    <izvorni_sadrzaj> BERNADIN j.d.o.o. za proizvodnju, trgovinu i usluge, OIB 56151304270, Kralja Zvonimira 10, 31204 Bijelo Brdo</izvorni_sadrzaj>
    <derivirana_varijabla naziv="DomainObject.Predmet.ProtustrankaFormatedWithAdressOIB_1"> BERNADIN j.d.o.o. za proizvodnju, trgovinu i usluge, OIB 56151304270, Kralja Zvonimira 10, 31204 Bijelo Brdo</derivirana_varijabla>
  </DomainObject.Predmet.ProtustrankaFormatedWithAdressOIB>
  <DomainObject.Predmet.ProtustrankaWithAdress>
    <izvorni_sadrzaj>BERNADIN j.d.o.o. za proizvodnju, trgovinu i usluge Kralja Zvonimira 10, 31204 Bijelo Brdo</izvorni_sadrzaj>
    <derivirana_varijabla naziv="DomainObject.Predmet.ProtustrankaWithAdress_1">BERNADIN j.d.o.o. za proizvodnju, trgovinu i usluge Kralja Zvonimira 10, 31204 Bijelo Brdo</derivirana_varijabla>
  </DomainObject.Predmet.ProtustrankaWithAdress>
  <DomainObject.Predmet.ProtustrankaWithAdressOIB>
    <izvorni_sadrzaj>BERNADIN j.d.o.o. za proizvodnju, trgovinu i usluge, OIB 56151304270, Kralja Zvonimira 10, 31204 Bijelo Brdo</izvorni_sadrzaj>
    <derivirana_varijabla naziv="DomainObject.Predmet.ProtustrankaWithAdressOIB_1">BERNADIN j.d.o.o. za proizvodnju, trgovinu i usluge, OIB 56151304270, Kralja Zvonimira 10, 31204 Bijelo Brdo</derivirana_varijabla>
  </DomainObject.Predmet.ProtustrankaWithAdressOIB>
  <DomainObject.Predmet.ProtustrankaNazivFormated>
    <izvorni_sadrzaj>BERNADIN j.d.o.o. za proizvodnju, trgovinu i usluge</izvorni_sadrzaj>
    <derivirana_varijabla naziv="DomainObject.Predmet.ProtustrankaNazivFormated_1">BERNADIN j.d.o.o. za proizvodnju, trgovinu i usluge</derivirana_varijabla>
  </DomainObject.Predmet.ProtustrankaNazivFormated>
  <DomainObject.Predmet.ProtustrankaNazivFormatedOIB>
    <izvorni_sadrzaj>BERNADIN j.d.o.o. za proizvodnju, trgovinu i usluge, OIB 56151304270</izvorni_sadrzaj>
    <derivirana_varijabla naziv="DomainObject.Predmet.ProtustrankaNazivFormatedOIB_1">BERNADIN j.d.o.o. za proizvodnju, trgovinu i usluge, OIB 56151304270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RC OSIJEK</izvorni_sadrzaj>
    <derivirana_varijabla naziv="DomainObject.Predmet.StrankaFormated_1">  FINAR RC OSIJEK</derivirana_varijabla>
  </DomainObject.Predmet.StrankaFormated>
  <DomainObject.Predmet.StrankaFormatedOIB>
    <izvorni_sadrzaj>  FINAR RC OSIJEK, OIB 85821130368</izvorni_sadrzaj>
    <derivirana_varijabla naziv="DomainObject.Predmet.StrankaFormatedOIB_1">  FINAR RC OSIJEK, OIB 85821130368</derivirana_varijabla>
  </DomainObject.Predmet.StrankaFormatedOIB>
  <DomainObject.Predmet.StrankaFormatedWithAdress>
    <izvorni_sadrzaj> FINAR RC OSIJEK</izvorni_sadrzaj>
    <derivirana_varijabla naziv="DomainObject.Predmet.StrankaFormatedWithAdress_1"> FINAR RC OSIJEK</derivirana_varijabla>
  </DomainObject.Predmet.StrankaFormatedWithAdress>
  <DomainObject.Predmet.StrankaFormatedWithAdressOIB>
    <izvorni_sadrzaj> FINAR RC OSIJEK, OIB 85821130368</izvorni_sadrzaj>
    <derivirana_varijabla naziv="DomainObject.Predmet.StrankaFormatedWithAdressOIB_1"> FINAR RC OSIJEK, OIB 85821130368</derivirana_varijabla>
  </DomainObject.Predmet.StrankaFormatedWithAdressOIB>
  <DomainObject.Predmet.StrankaWithAdress>
    <izvorni_sadrzaj>FINAR RC OSIJEK </izvorni_sadrzaj>
    <derivirana_varijabla naziv="DomainObject.Predmet.StrankaWithAdress_1">FINAR RC OSIJEK </derivirana_varijabla>
  </DomainObject.Predmet.StrankaWithAdress>
  <DomainObject.Predmet.StrankaWithAdressOIB>
    <izvorni_sadrzaj>FINAR RC OSIJEK, OIB 85821130368</izvorni_sadrzaj>
    <derivirana_varijabla naziv="DomainObject.Predmet.StrankaWithAdressOIB_1">FINAR RC OSIJEK, OIB 85821130368</derivirana_varijabla>
  </DomainObject.Predmet.StrankaWithAdressOIB>
  <DomainObject.Predmet.StrankaNazivFormated>
    <izvorni_sadrzaj>FINAR RC OSIJEK</izvorni_sadrzaj>
    <derivirana_varijabla naziv="DomainObject.Predmet.StrankaNazivFormated_1">FINAR RC OSIJEK</derivirana_varijabla>
  </DomainObject.Predmet.StrankaNazivFormated>
  <DomainObject.Predmet.StrankaNazivFormatedOIB>
    <izvorni_sadrzaj>FINAR RC OSIJEK, OIB 85821130368</izvorni_sadrzaj>
    <derivirana_varijabla naziv="DomainObject.Predmet.StrankaNazivFormatedOIB_1">FINAR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RC OSIJEK</item>
    </izvorni_sadrzaj>
    <derivirana_varijabla naziv="DomainObject.Predmet.StrankaListFormated_1">
      <item>FINAR RC OSIJEK</item>
    </derivirana_varijabla>
  </DomainObject.Predmet.StrankaListFormated>
  <DomainObject.Predmet.StrankaListFormatedOIB>
    <izvorni_sadrzaj>
      <item>FINAR RC OSIJEK, OIB 85821130368</item>
    </izvorni_sadrzaj>
    <derivirana_varijabla naziv="DomainObject.Predmet.StrankaListFormatedOIB_1">
      <item>FINAR RC OSIJEK, OIB 85821130368</item>
    </derivirana_varijabla>
  </DomainObject.Predmet.StrankaListFormatedOIB>
  <DomainObject.Predmet.StrankaListFormatedWithAdress>
    <izvorni_sadrzaj>
      <item>FINAR RC OSIJEK</item>
    </izvorni_sadrzaj>
    <derivirana_varijabla naziv="DomainObject.Predmet.StrankaListFormatedWithAdress_1">
      <item>FINAR RC OSIJEK</item>
    </derivirana_varijabla>
  </DomainObject.Predmet.StrankaListFormatedWithAdress>
  <DomainObject.Predmet.StrankaListFormatedWithAdressOIB>
    <izvorni_sadrzaj>
      <item>FINAR RC OSIJEK, OIB 85821130368</item>
    </izvorni_sadrzaj>
    <derivirana_varijabla naziv="DomainObject.Predmet.StrankaListFormatedWithAdressOIB_1">
      <item>FINAR RC OSIJEK, OIB 85821130368</item>
    </derivirana_varijabla>
  </DomainObject.Predmet.StrankaListFormatedWithAdressOIB>
  <DomainObject.Predmet.StrankaListNazivFormated>
    <izvorni_sadrzaj>
      <item>FINAR RC OSIJEK</item>
    </izvorni_sadrzaj>
    <derivirana_varijabla naziv="DomainObject.Predmet.StrankaListNazivFormated_1">
      <item>FINAR RC OSIJEK</item>
    </derivirana_varijabla>
  </DomainObject.Predmet.StrankaListNazivFormated>
  <DomainObject.Predmet.StrankaListNazivFormatedOIB>
    <izvorni_sadrzaj>
      <item>FINAR RC OSIJEK, OIB 85821130368</item>
    </izvorni_sadrzaj>
    <derivirana_varijabla naziv="DomainObject.Predmet.StrankaListNazivFormatedOIB_1">
      <item>FINAR RC OSIJEK, OIB 85821130368</item>
    </derivirana_varijabla>
  </DomainObject.Predmet.StrankaListNazivFormatedOIB>
  <DomainObject.Predmet.ProtuStrankaListFormated>
    <izvorni_sadrzaj>
      <item>BERNADIN j.d.o.o. za proizvodnju, trgovinu i usluge</item>
    </izvorni_sadrzaj>
    <derivirana_varijabla naziv="DomainObject.Predmet.ProtuStrankaListFormated_1">
      <item>BERNADIN j.d.o.o. za proizvodnju, trgovinu i usluge</item>
    </derivirana_varijabla>
  </DomainObject.Predmet.ProtuStrankaListFormated>
  <DomainObject.Predmet.ProtuStrankaListFormatedOIB>
    <izvorni_sadrzaj>
      <item>BERNADIN j.d.o.o. za proizvodnju, trgovinu i usluge, OIB 56151304270</item>
    </izvorni_sadrzaj>
    <derivirana_varijabla naziv="DomainObject.Predmet.ProtuStrankaListFormatedOIB_1">
      <item>BERNADIN j.d.o.o. za proizvodnju, trgovinu i usluge, OIB 56151304270</item>
    </derivirana_varijabla>
  </DomainObject.Predmet.ProtuStrankaListFormatedOIB>
  <DomainObject.Predmet.ProtuStrankaListFormatedWithAdress>
    <izvorni_sadrzaj>
      <item>BERNADIN j.d.o.o. za proizvodnju, trgovinu i usluge, Kralja Zvonimira 10, 31204 Bijelo Brdo</item>
    </izvorni_sadrzaj>
    <derivirana_varijabla naziv="DomainObject.Predmet.ProtuStrankaListFormatedWithAdress_1">
      <item>BERNADIN j.d.o.o. za proizvodnju, trgovinu i usluge, Kralja Zvonimira 10, 31204 Bijelo Brdo</item>
    </derivirana_varijabla>
  </DomainObject.Predmet.ProtuStrankaListFormatedWithAdress>
  <DomainObject.Predmet.ProtuStrankaListFormatedWithAdressOIB>
    <izvorni_sadrzaj>
      <item>BERNADIN j.d.o.o. za proizvodnju, trgovinu i usluge, OIB 56151304270, Kralja Zvonimira 10, 31204 Bijelo Brdo</item>
    </izvorni_sadrzaj>
    <derivirana_varijabla naziv="DomainObject.Predmet.ProtuStrankaListFormatedWithAdressOIB_1">
      <item>BERNADIN j.d.o.o. za proizvodnju, trgovinu i usluge, OIB 56151304270, Kralja Zvonimira 10, 31204 Bijelo Brdo</item>
    </derivirana_varijabla>
  </DomainObject.Predmet.ProtuStrankaListFormatedWithAdressOIB>
  <DomainObject.Predmet.ProtuStrankaListNazivFormated>
    <izvorni_sadrzaj>
      <item>BERNADIN j.d.o.o. za proizvodnju, trgovinu i usluge</item>
    </izvorni_sadrzaj>
    <derivirana_varijabla naziv="DomainObject.Predmet.ProtuStrankaListNazivFormated_1">
      <item>BERNADIN j.d.o.o. za proizvodnju, trgovinu i usluge</item>
    </derivirana_varijabla>
  </DomainObject.Predmet.ProtuStrankaListNazivFormated>
  <DomainObject.Predmet.ProtuStrankaListNazivFormatedOIB>
    <izvorni_sadrzaj>
      <item>BERNADIN j.d.o.o. za proizvodnju, trgovinu i usluge, OIB 56151304270</item>
    </izvorni_sadrzaj>
    <derivirana_varijabla naziv="DomainObject.Predmet.ProtuStrankaListNazivFormatedOIB_1">
      <item>BERNADIN j.d.o.o. za proizvodnju, trgovinu i usluge, OIB 56151304270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RC OSIJEK</izvorni_sadrzaj>
    <derivirana_varijabla naziv="DomainObject.Predmet.StrankaIDrugi_1">FINAR RC OSIJEK</derivirana_varijabla>
  </DomainObject.Predmet.StrankaIDrugi>
  <DomainObject.Predmet.ProtustrankaIDrugi>
    <izvorni_sadrzaj>BERNADIN j.d.o.o. za proizvodnju, trgovinu i usluge</izvorni_sadrzaj>
    <derivirana_varijabla naziv="DomainObject.Predmet.ProtustrankaIDrugi_1">BERNADIN j.d.o.o. za proizvodnju, trgovinu i usluge</derivirana_varijabla>
  </DomainObject.Predmet.ProtustrankaIDrugi>
  <DomainObject.Predmet.StrankaIDrugiAdressOIB>
    <izvorni_sadrzaj>FINAR RC OSIJEK, OIB 85821130368</izvorni_sadrzaj>
    <derivirana_varijabla naziv="DomainObject.Predmet.StrankaIDrugiAdressOIB_1">FINAR RC OSIJEK, OIB 85821130368</derivirana_varijabla>
  </DomainObject.Predmet.StrankaIDrugiAdressOIB>
  <DomainObject.Predmet.ProtustrankaIDrugiAdressOIB>
    <izvorni_sadrzaj>BERNADIN j.d.o.o. za proizvodnju, trgovinu i usluge, OIB 56151304270, Kralja Zvonimira 10, 31204 Bijelo Brdo</izvorni_sadrzaj>
    <derivirana_varijabla naziv="DomainObject.Predmet.ProtustrankaIDrugiAdressOIB_1">BERNADIN j.d.o.o. za proizvodnju, trgovinu i usluge, OIB 56151304270, Kralja Zvonimira 10,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RC OSIJEK</item>
      <item>BERNADIN j.d.o.o. za proizvodnju, trgovinu i usluge</item>
    </izvorni_sadrzaj>
    <derivirana_varijabla naziv="DomainObject.Predmet.SudioniciListNaziv_1">
      <item>FINAR RC OSIJEK</item>
      <item>BERNADIN j.d.o.o. za proizvodnju, trgovinu i usluge</item>
    </derivirana_varijabla>
  </DomainObject.Predmet.SudioniciListNaziv>
  <DomainObject.Predmet.SudioniciListAdressOIB>
    <izvorni_sadrzaj>
      <item>FINAR RC OSIJEK, OIB 85821130368</item>
      <item>BERNADIN j.d.o.o. za proizvodnju, trgovinu i usluge, OIB 56151304270, Kralja Zvonimira 10,31204 Bijelo Brdo</item>
    </izvorni_sadrzaj>
    <derivirana_varijabla naziv="DomainObject.Predmet.SudioniciListAdressOIB_1">
      <item>FINAR RC OSIJEK, OIB 85821130368</item>
      <item>BERNADIN j.d.o.o. za proizvodnju, trgovinu i usluge, OIB 56151304270, Kralja Zvonimira 10,31204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56151304270</item>
    </izvorni_sadrzaj>
    <derivirana_varijabla naziv="DomainObject.Predmet.SudioniciListNazivOIB_1">
      <item>, OIB 85821130368</item>
      <item>, OIB 56151304270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83D5F-F442-403C-8C72-9D01E306E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637</properties:Words>
  <properties:Characters>3528</properties:Characters>
  <properties:Lines>145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2017-01-05T08:05:00Z</dcterms:created>
  <dc:creator>dsekulic</dc:creator>
  <cp:lastModifiedBy>Danijela Sekulić</cp:lastModifiedBy>
  <cp:lastPrinted>2017-01-05T08:18:00Z</cp:lastPrinted>
  <dcterms:modified xmlns:xsi="http://www.w3.org/2001/XMLSchema-instance" xsi:type="dcterms:W3CDTF">2017-01-05T08:20:00Z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