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fd50" w14:paraId="3cbfd50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58263E" w:rsidP="001159F0" w:rsidR="001159F0" w:rsidRPr="001159F0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Braće</w:t>
      </w:r>
      <w:r w:rsidR="001159F0" w:rsidRPr="001159F0">
        <w:rPr>
          <w:snapToGrid w:val="false"/>
          <w:lang w:eastAsia="en-US"/>
        </w:rPr>
        <w:t xml:space="preserve"> Radić 2</w:t>
      </w:r>
      <w:r w:rsidR="001159F0" w:rsidRPr="001159F0">
        <w:rPr>
          <w:bCs/>
          <w:snapToGrid w:val="false"/>
          <w:lang w:eastAsia="en-US"/>
        </w:rPr>
        <w:t xml:space="preserve">                   </w:t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 w:rsidRPr="0058263E">
      <w:pPr>
        <w:jc w:val="both"/>
      </w:pPr>
      <w:r>
        <w:tab/>
      </w:r>
      <w:r w:rsidR="00637444">
        <w:t>Trgovački sud u Varaždinu po su</w:t>
      </w:r>
      <w:r w:rsidR="0058263E">
        <w:t>tkinji toga suda Meliti Poljanec Bubaš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 xml:space="preserve">Financijske agencije Regionalni centar Zagreb, Podružnica </w:t>
      </w:r>
      <w:r w:rsidRPr="0058263E">
        <w:t>Varaždin, Augusta Cesarca 2, Varaždin</w:t>
      </w:r>
      <w:r w:rsidR="00637444" w:rsidRPr="0058263E">
        <w:t>, za pokretanje skraćenog stečajnog postupka protiv</w:t>
      </w:r>
      <w:r w:rsidR="00852A7C" w:rsidRPr="0058263E">
        <w:t xml:space="preserve"> dužnika</w:t>
      </w:r>
      <w:r w:rsidR="00637444" w:rsidRPr="0058263E">
        <w:t xml:space="preserve"> </w:t>
      </w:r>
      <w:r w:rsidR="00842206">
        <w:t>DOM PROMET zadruga za građevinarstvo, proizvodnju, trgovinu i usluge, Đurđevac, Kralja Tomislava 79, MBS</w:t>
      </w:r>
      <w:r w:rsidR="00F10C2B" w:rsidRPr="0058263E">
        <w:t xml:space="preserve">: </w:t>
      </w:r>
      <w:r w:rsidR="00842206">
        <w:t>010071889</w:t>
      </w:r>
      <w:r w:rsidR="00F10C2B" w:rsidRPr="0058263E">
        <w:t>, OIB:</w:t>
      </w:r>
      <w:r w:rsidR="0058263E">
        <w:t xml:space="preserve"> </w:t>
      </w:r>
      <w:r w:rsidR="00842206">
        <w:t>00063434409</w:t>
      </w:r>
      <w:r w:rsidR="00637444" w:rsidRPr="0058263E">
        <w:t xml:space="preserve">, dana </w:t>
      </w:r>
      <w:r w:rsidR="0058263E">
        <w:t xml:space="preserve">23. rujna </w:t>
      </w:r>
      <w:r w:rsidR="00637444" w:rsidRPr="0058263E">
        <w:t>201</w:t>
      </w:r>
      <w:r w:rsidRPr="0058263E">
        <w:t>5</w:t>
      </w:r>
      <w:r w:rsidR="00637444" w:rsidRPr="0058263E">
        <w:t>.</w:t>
      </w:r>
      <w:r w:rsidR="00AF2C11" w:rsidRPr="0058263E">
        <w:t xml:space="preserve"> </w:t>
      </w:r>
      <w:r w:rsidR="00CB6C18" w:rsidRPr="0058263E">
        <w:t>temeljem čl.</w:t>
      </w:r>
      <w:r w:rsidRPr="0058263E">
        <w:t xml:space="preserve"> </w:t>
      </w:r>
      <w:r w:rsidR="00CB6C18" w:rsidRPr="0058263E">
        <w:t>430</w:t>
      </w:r>
      <w:r w:rsidR="0058263E">
        <w:t>.</w:t>
      </w:r>
      <w:r w:rsidR="00CB6C18" w:rsidRPr="0058263E">
        <w:t xml:space="preserve"> </w:t>
      </w:r>
      <w:r w:rsidR="0058263E">
        <w:t>Stečajnog zakona (Narodne novine broj</w:t>
      </w:r>
      <w:r w:rsidR="00CB6C18" w:rsidRPr="0058263E">
        <w:t xml:space="preserve">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58263E" w:rsidP="0058263E" w:rsidR="00CB6C18" w:rsidRPr="0058263E">
      <w:pPr>
        <w:ind w:firstLine="708"/>
        <w:jc w:val="both"/>
      </w:pPr>
      <w:r w:rsidRPr="0058263E">
        <w:t>I/</w:t>
      </w:r>
      <w:r>
        <w:t xml:space="preserve"> </w:t>
      </w:r>
      <w:r w:rsidR="00CB6C18" w:rsidRPr="0058263E">
        <w:t xml:space="preserve">Utvrđuje se da ukupni iznos evidentiranog duga dužnika </w:t>
      </w:r>
      <w:r w:rsidR="00842206">
        <w:t>DOM PROMET zadruga za građevinarstvo, proizvodnju, trgovinu i usluge, Đurđevac, Kralja Tomislava 79</w:t>
      </w:r>
      <w:r w:rsidR="0081351D" w:rsidRPr="0058263E">
        <w:t xml:space="preserve">, MBS: </w:t>
      </w:r>
      <w:r w:rsidR="00842206">
        <w:t>010071889</w:t>
      </w:r>
      <w:r w:rsidR="0081351D" w:rsidRPr="0058263E">
        <w:t>, OIB:</w:t>
      </w:r>
      <w:r>
        <w:t xml:space="preserve"> </w:t>
      </w:r>
      <w:r w:rsidR="00842206">
        <w:t>00063434409</w:t>
      </w:r>
      <w:r w:rsidR="00CB6C18" w:rsidRPr="0058263E">
        <w:t xml:space="preserve"> iznosi </w:t>
      </w:r>
      <w:r w:rsidR="00842206">
        <w:t>156.294,79</w:t>
      </w:r>
      <w:r>
        <w:t xml:space="preserve"> kn. </w:t>
      </w:r>
    </w:p>
    <w:p w:rsidRDefault="00CB6C18" w:rsidP="00D60907" w:rsidR="00CB6C18" w:rsidRPr="0058263E">
      <w:pPr>
        <w:jc w:val="both"/>
      </w:pPr>
    </w:p>
    <w:p w:rsidRDefault="00CB6C18" w:rsidP="0058263E" w:rsidR="00D60907" w:rsidRPr="0058263E">
      <w:pPr>
        <w:ind w:firstLine="708"/>
        <w:jc w:val="both"/>
      </w:pPr>
      <w:r w:rsidRPr="0058263E">
        <w:t>II</w:t>
      </w:r>
      <w:r w:rsidR="0058263E">
        <w:t xml:space="preserve">/ </w:t>
      </w:r>
      <w:r w:rsidRPr="0058263E">
        <w:t>P</w:t>
      </w:r>
      <w:r w:rsidR="00D60907" w:rsidRPr="0058263E">
        <w:t xml:space="preserve">oziva se </w:t>
      </w:r>
      <w:r w:rsidR="00842206">
        <w:t>upraviteljica zadruge Adrijana Ribić iz Đurđevca, Vladimira Nazora 13</w:t>
      </w:r>
      <w:r w:rsidR="0081351D" w:rsidRPr="0058263E">
        <w:t xml:space="preserve">, da u roku od petnaest </w:t>
      </w:r>
      <w:r w:rsidR="00D60907" w:rsidRPr="0058263E">
        <w:t>dana</w:t>
      </w:r>
      <w:r w:rsidR="005E111A" w:rsidRPr="0058263E">
        <w:t xml:space="preserve"> od dana objave ovog oglasa na e-oglasnoj ploči suda</w:t>
      </w:r>
      <w:r w:rsidR="00D60907" w:rsidRPr="0058263E">
        <w:t xml:space="preserve"> podnese ovome sudu,</w:t>
      </w:r>
      <w:r w:rsidR="001159F0" w:rsidRPr="0058263E">
        <w:t xml:space="preserve"> </w:t>
      </w:r>
      <w:r w:rsidR="00D60907" w:rsidRPr="0058263E">
        <w:t>pozivom na gornji broj spisa, javnobilježnički ovjerovljeni prokazni popis imovine</w:t>
      </w:r>
      <w:r w:rsidR="005E111A" w:rsidRPr="0058263E">
        <w:t xml:space="preserve"> i obveza</w:t>
      </w:r>
      <w:r w:rsidR="00D60907" w:rsidRPr="0058263E">
        <w:t xml:space="preserve"> dužnika</w:t>
      </w:r>
      <w:r w:rsidR="005E111A" w:rsidRPr="0058263E">
        <w:t xml:space="preserve"> na propisanom obrascu</w:t>
      </w:r>
      <w:r w:rsidR="00D60907" w:rsidRPr="0058263E">
        <w:t>.</w:t>
      </w:r>
    </w:p>
    <w:p w:rsidRDefault="00D60907" w:rsidP="00D60907" w:rsidR="00D60907">
      <w:pPr>
        <w:jc w:val="both"/>
      </w:pPr>
    </w:p>
    <w:p w:rsidRDefault="00D60907" w:rsidP="0058263E" w:rsidR="00CB6C18" w:rsidRPr="0058263E">
      <w:pPr>
        <w:ind w:firstLine="708"/>
        <w:jc w:val="both"/>
      </w:pPr>
      <w:r w:rsidRPr="0058263E">
        <w:t>II</w:t>
      </w:r>
      <w:r w:rsidR="0081351D" w:rsidRPr="0058263E">
        <w:t>I</w:t>
      </w:r>
      <w:r w:rsidR="0058263E" w:rsidRPr="0058263E">
        <w:t>/ U</w:t>
      </w:r>
      <w:r w:rsidR="00CB6C18" w:rsidRPr="0058263E">
        <w:t xml:space="preserve">pozorava se </w:t>
      </w:r>
      <w:r w:rsidR="00842206">
        <w:t>upraviteljica zadruge</w:t>
      </w:r>
      <w:r w:rsidR="00CB6C18" w:rsidRPr="0058263E">
        <w:t xml:space="preserve"> dužnika da</w:t>
      </w:r>
      <w:r w:rsidR="0081351D" w:rsidRPr="0058263E">
        <w:t xml:space="preserve"> će se smatrati da je dužnik nesposoban za plaćanje, a sud će po službenoj dužnosti donijeti rješenje o otvaranju i zaključenju stečajnog postupka uz primjenu odredbi čl. 132</w:t>
      </w:r>
      <w:r w:rsidR="0058263E">
        <w:t>.</w:t>
      </w:r>
      <w:r w:rsidR="0081351D" w:rsidRPr="0058263E">
        <w:t xml:space="preserve"> i 133. te čl. 286. do 292. SZ-a na odgovarajući način,</w:t>
      </w:r>
      <w:r w:rsidR="00CB6C18" w:rsidRPr="0058263E">
        <w:t xml:space="preserve"> ako </w:t>
      </w:r>
      <w:r w:rsidR="0081351D" w:rsidRPr="0058263E">
        <w:t>u roku od petnaest</w:t>
      </w:r>
      <w:r w:rsidRPr="0058263E">
        <w:t xml:space="preserve"> dana</w:t>
      </w:r>
      <w:r w:rsidR="005E111A" w:rsidRPr="0058263E">
        <w:t xml:space="preserve"> od dana objave ovog oglasa na e-oglasnoj ploči suda</w:t>
      </w:r>
      <w:r w:rsidRPr="0058263E">
        <w:t xml:space="preserve"> ne podnese prokazni popis imovine </w:t>
      </w:r>
      <w:r w:rsidR="00CB6C18" w:rsidRPr="0058263E">
        <w:t xml:space="preserve">i obveza </w:t>
      </w:r>
      <w:r w:rsidR="0081351D" w:rsidRPr="0058263E">
        <w:t xml:space="preserve">dužnika </w:t>
      </w:r>
      <w:r w:rsidRPr="0058263E">
        <w:t xml:space="preserve">ili ako iz </w:t>
      </w:r>
      <w:r w:rsidR="00CB6C18" w:rsidRPr="0058263E">
        <w:t>toga</w:t>
      </w:r>
      <w:r w:rsidRPr="0058263E">
        <w:t xml:space="preserve"> popisa proizlazi da </w:t>
      </w:r>
      <w:r w:rsidR="00CB6C18" w:rsidRPr="0058263E">
        <w:t>dužnik</w:t>
      </w:r>
      <w:r w:rsidRPr="0058263E">
        <w:t xml:space="preserve"> ima imovinu koja ne bi bila dostatna ni za pokriće predvidivih trošk</w:t>
      </w:r>
      <w:r w:rsidR="005E111A" w:rsidRPr="0058263E">
        <w:t>ova stečajnog postupka</w:t>
      </w:r>
      <w:r w:rsidR="00CB6C18" w:rsidRPr="0058263E">
        <w:t>.</w:t>
      </w:r>
    </w:p>
    <w:p w:rsidRDefault="00D60907" w:rsidR="00D60907"/>
    <w:p w:rsidRDefault="00D60907" w:rsidP="0058263E" w:rsidR="00D60907" w:rsidRPr="00421691">
      <w:pPr>
        <w:ind w:firstLine="708"/>
        <w:jc w:val="both"/>
      </w:pPr>
      <w:r w:rsidRPr="006A424F">
        <w:t>I</w:t>
      </w:r>
      <w:r w:rsidR="0081351D">
        <w:t>V</w:t>
      </w:r>
      <w:r w:rsidR="0058263E">
        <w:t xml:space="preserve">/ </w:t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58263E" w:rsidR="0081351D">
      <w:pPr>
        <w:ind w:firstLine="708"/>
        <w:jc w:val="both"/>
      </w:pPr>
      <w:r>
        <w:rPr>
          <w:color w:val="000000"/>
        </w:rPr>
        <w:t>V</w:t>
      </w:r>
      <w:r w:rsidR="0058263E">
        <w:rPr>
          <w:color w:val="000000"/>
        </w:rPr>
        <w:t xml:space="preserve">/ </w:t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58263E">
        <w:t xml:space="preserve"> za plaćanje</w:t>
      </w:r>
      <w:r w:rsidRPr="00CB6C18">
        <w:t xml:space="preserve"> a</w:t>
      </w:r>
      <w:r w:rsidR="00D60907" w:rsidRPr="006A424F">
        <w:t xml:space="preserve">ko ni jedan vjerovnik u roku od 45 dana od </w:t>
      </w:r>
      <w:r w:rsidR="0058263E">
        <w:t xml:space="preserve">dana </w:t>
      </w:r>
      <w:r w:rsidR="00D60907" w:rsidRPr="006A424F">
        <w:t xml:space="preserve">objave </w:t>
      </w:r>
      <w:r w:rsidR="0058263E">
        <w:t xml:space="preserve">ovog </w:t>
      </w:r>
      <w:r w:rsidR="00D60907" w:rsidRPr="006A424F">
        <w:t>oglasa ne predlož</w:t>
      </w:r>
      <w:r w:rsidR="0058263E">
        <w:t xml:space="preserve">i otvaranje stečajnog postupka. </w:t>
      </w:r>
      <w:r w:rsidR="00D60907"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58263E">
        <w:t>.</w:t>
      </w:r>
      <w:r w:rsidR="0081351D">
        <w:t xml:space="preserve"> i 133.</w:t>
      </w:r>
      <w:r w:rsidR="0058263E">
        <w:t>,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58263E" w:rsidP="00842206" w:rsidR="0058263E">
      <w:pPr>
        <w:jc w:val="center"/>
      </w:pPr>
      <w:r>
        <w:t>U Varaždinu, 23. rujna 2015.</w:t>
      </w:r>
    </w:p>
    <w:p w:rsidRDefault="0058263E" w:rsidP="0058263E" w:rsidR="0058263E">
      <w:pPr>
        <w:ind w:left="4956"/>
        <w:jc w:val="center"/>
      </w:pPr>
      <w:r>
        <w:t>Sutkinja</w:t>
      </w:r>
    </w:p>
    <w:p w:rsidRDefault="0058263E" w:rsidP="0058263E" w:rsidR="0058263E">
      <w:pPr>
        <w:ind w:left="4956"/>
        <w:jc w:val="center"/>
      </w:pPr>
    </w:p>
    <w:p w:rsidRDefault="0058263E" w:rsidP="0058263E" w:rsidR="0058263E" w:rsidRPr="006A424F">
      <w:pPr>
        <w:ind w:left="4956"/>
        <w:jc w:val="center"/>
      </w:pPr>
      <w:r>
        <w:t xml:space="preserve">Melita Poljanec Bubaš </w:t>
      </w:r>
    </w:p>
    <w:p w:rsidRDefault="00D60907" w:rsidP="00D60907" w:rsidR="00D60907">
      <w:pPr>
        <w:jc w:val="both"/>
      </w:pPr>
    </w:p>
    <w:p w:rsidRDefault="001159F0" w:rsidP="0058263E" w:rsidR="0058263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159F0" w:rsidR="001159F0"/>
    <w:sectPr w:rsidSect="001159F0" w:rsidR="001159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359" w:rsidR="006A1359">
      <w:r>
        <w:separator/>
      </w:r>
    </w:p>
  </w:endnote>
  <w:endnote w:id="0" w:type="continuationSeparator">
    <w:p w:rsidRDefault="006A1359" w:rsidR="006A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359" w:rsidR="006A1359">
      <w:r>
        <w:separator/>
      </w:r>
    </w:p>
  </w:footnote>
  <w:footnote w:id="0" w:type="continuationSeparator">
    <w:p w:rsidRDefault="006A1359" w:rsidR="006A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40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63E" w:rsidP="0058263E" w:rsidR="0058263E">
    <w:pPr>
      <w:jc w:val="right"/>
    </w:pPr>
    <w:r>
      <w:t>Poslovni broj: 2 St-</w:t>
    </w:r>
    <w:r w:rsidR="00842206">
      <w:t>148/15-3</w:t>
    </w:r>
  </w:p>
  <w:p w:rsidRDefault="0058263E" w:rsidR="005826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55CA"/>
    <w:rsid w:val="000D3AEC"/>
    <w:rsid w:val="000D41E5"/>
    <w:rsid w:val="000E1119"/>
    <w:rsid w:val="000E51F0"/>
    <w:rsid w:val="000F0403"/>
    <w:rsid w:val="001159F0"/>
    <w:rsid w:val="001770D9"/>
    <w:rsid w:val="001B72D6"/>
    <w:rsid w:val="001E6833"/>
    <w:rsid w:val="00274464"/>
    <w:rsid w:val="002B49A1"/>
    <w:rsid w:val="002F1F37"/>
    <w:rsid w:val="003074E6"/>
    <w:rsid w:val="00327690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8263E"/>
    <w:rsid w:val="005D0289"/>
    <w:rsid w:val="005E111A"/>
    <w:rsid w:val="005E39EB"/>
    <w:rsid w:val="00602682"/>
    <w:rsid w:val="006141B6"/>
    <w:rsid w:val="0063224D"/>
    <w:rsid w:val="00637444"/>
    <w:rsid w:val="00693CD2"/>
    <w:rsid w:val="006A1359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42206"/>
    <w:rsid w:val="00852A7C"/>
    <w:rsid w:val="00862F8B"/>
    <w:rsid w:val="008A024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62791"/>
    <w:rsid w:val="00B97476"/>
    <w:rsid w:val="00BA14F9"/>
    <w:rsid w:val="00BB6955"/>
    <w:rsid w:val="00BF5CAE"/>
    <w:rsid w:val="00C14471"/>
    <w:rsid w:val="00C15721"/>
    <w:rsid w:val="00C34098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0FC5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4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09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4098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409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409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4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09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4098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409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409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St-148/2015</izvorni_sadrzaj>
    <derivirana_varijabla naziv="DomainObject.Predmet.OznakaBroj_1">St-148/2015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PROMET zadruga za građevinarstvo, proizvodnju, trgovinu i usluge</izvorni_sadrzaj>
    <derivirana_varijabla naziv="DomainObject.Predmet.ProtustrankaFormated_1">  DOM PROMET zadruga za građevinarstvo, proizvodnju, trgovinu i usluge</derivirana_varijabla>
  </DomainObject.Predmet.ProtustrankaFormated>
  <DomainObject.Predmet.ProtustrankaFormatedOIB>
    <izvorni_sadrzaj>  DOM PROMET zadruga za građevinarstvo, proizvodnju, trgovinu i usluge, OIB 00063434409</izvorni_sadrzaj>
    <derivirana_varijabla naziv="DomainObject.Predmet.ProtustrankaFormatedOIB_1">  DOM PROMET zadruga za građevinarstvo, proizvodnju, trgovinu i usluge, OIB 00063434409</derivirana_varijabla>
  </DomainObject.Predmet.ProtustrankaFormatedOIB>
  <DomainObject.Predmet.ProtustrankaFormatedWithAdress>
    <izvorni_sadrzaj> DOM PROMET zadruga za građevinarstvo, proizvodnju, trgovinu i usluge, Kralja Tomislava 79, 48350 Đurđevac</izvorni_sadrzaj>
    <derivirana_varijabla naziv="DomainObject.Predmet.ProtustrankaFormatedWithAdress_1"> DOM PROMET zadruga za građevinarstvo, proizvodnju, trgovinu i usluge, Kralja Tomislava 79, 48350 Đurđevac</derivirana_varijabla>
  </DomainObject.Predmet.ProtustrankaFormatedWithAdress>
  <DomainObject.Predmet.ProtustrankaFormatedWithAdressOIB>
    <izvorni_sadrzaj> DOM PROMET zadruga za građevinarstvo, proizvodnju, trgovinu i usluge, OIB 00063434409, Kralja Tomislava 79, 48350 Đurđevac</izvorni_sadrzaj>
    <derivirana_varijabla naziv="DomainObject.Predmet.ProtustrankaFormatedWithAdressOIB_1"> DOM PROMET zadruga za građevinarstvo, proizvodnju, trgovinu i usluge, OIB 00063434409, Kralja Tomislava 79, 48350 Đurđevac</derivirana_varijabla>
  </DomainObject.Predmet.ProtustrankaFormatedWithAdressOIB>
  <DomainObject.Predmet.ProtustrankaWithAdress>
    <izvorni_sadrzaj>DOM PROMET zadruga za građevinarstvo, proizvodnju, trgovinu i usluge Kralja Tomislava 79, 48350 Đurđevac</izvorni_sadrzaj>
    <derivirana_varijabla naziv="DomainObject.Predmet.ProtustrankaWithAdress_1">DOM PROMET zadruga za građevinarstvo, proizvodnju, trgovinu i usluge Kralja Tomislava 79, 48350 Đurđevac</derivirana_varijabla>
  </DomainObject.Predmet.ProtustrankaWithAdress>
  <DomainObject.Predmet.ProtustrankaWithAdressOIB>
    <izvorni_sadrzaj>DOM PROMET zadruga za građevinarstvo, proizvodnju, trgovinu i usluge, OIB 00063434409, Kralja Tomislava 79, 48350 Đurđevac</izvorni_sadrzaj>
    <derivirana_varijabla naziv="DomainObject.Predmet.ProtustrankaWithAdressOIB_1">DOM PROMET zadruga za građevinarstvo, proizvodnju, trgovinu i usluge, OIB 00063434409, Kralja Tomislava 79, 48350 Đurđevac</derivirana_varijabla>
  </DomainObject.Predmet.ProtustrankaWithAdressOIB>
  <DomainObject.Predmet.ProtustrankaNazivFormated>
    <izvorni_sadrzaj>DOM PROMET zadruga za građevinarstvo, proizvodnju, trgovinu i usluge</izvorni_sadrzaj>
    <derivirana_varijabla naziv="DomainObject.Predmet.ProtustrankaNazivFormated_1">DOM PROMET zadruga za građevinarstvo, proizvodnju, trgovinu i usluge</derivirana_varijabla>
  </DomainObject.Predmet.ProtustrankaNazivFormated>
  <DomainObject.Predmet.ProtustrankaNazivFormatedOIB>
    <izvorni_sadrzaj>DOM PROMET zadruga za građevinarstvo, proizvodnju, trgovinu i usluge, OIB 00063434409</izvorni_sadrzaj>
    <derivirana_varijabla naziv="DomainObject.Predmet.ProtustrankaNazivFormatedOIB_1">DOM PROMET zadruga za građevinarstvo, proizvodnju, trgovinu i usluge, OIB 00063434409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156294.79</izvorni_sadrzaj>
    <derivirana_varijabla naziv="DomainObject.Predmet.TrenutnaVrijednost_1">156294.79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DOM PROMET zadruga za građevinarstvo, proizvodnju, trgovinu i usluge</item>
    </izvorni_sadrzaj>
    <derivirana_varijabla naziv="DomainObject.Predmet.ProtuStrankaListFormated_1">
      <item>DOM PROMET zadruga za građevinarstvo, proizvodnju, trgovinu i usluge</item>
    </derivirana_varijabla>
  </DomainObject.Predmet.ProtuStrankaListFormated>
  <DomainObject.Predmet.ProtuStrankaListFormatedOIB>
    <izvorni_sadrzaj>
      <item>DOM PROMET zadruga za građevinarstvo, proizvodnju, trgovinu i usluge, OIB 00063434409</item>
    </izvorni_sadrzaj>
    <derivirana_varijabla naziv="DomainObject.Predmet.ProtuStrankaListFormatedOIB_1">
      <item>DOM PROMET zadruga za građevinarstvo, proizvodnju, trgovinu i usluge, OIB 00063434409</item>
    </derivirana_varijabla>
  </DomainObject.Predmet.ProtuStrankaListFormatedOIB>
  <DomainObject.Predmet.ProtuStrankaListFormatedWithAdress>
    <izvorni_sadrzaj>
      <item>DOM PROMET zadruga za građevinarstvo, proizvodnju, trgovinu i usluge, Kralja Tomislava 79, 48350 Đurđevac</item>
    </izvorni_sadrzaj>
    <derivirana_varijabla naziv="DomainObject.Predmet.ProtuStrankaListFormatedWithAdress_1">
      <item>DOM PROMET zadruga za građevinarstvo, proizvodnju, trgovinu i usluge, Kralja Tomislava 79, 48350 Đurđevac</item>
    </derivirana_varijabla>
  </DomainObject.Predmet.ProtuStrankaListFormatedWithAdress>
  <DomainObject.Predmet.ProtuStrankaListFormatedWithAdressOIB>
    <izvorni_sadrzaj>
      <item>DOM PROMET zadruga za građevinarstvo, proizvodnju, trgovinu i usluge, OIB 00063434409, Kralja Tomislava 79, 48350 Đurđevac</item>
    </izvorni_sadrzaj>
    <derivirana_varijabla naziv="DomainObject.Predmet.ProtuStrankaListFormatedWithAdressOIB_1">
      <item>DOM PROMET zadruga za građevinarstvo, proizvodnju, trgovinu i usluge, OIB 00063434409, Kralja Tomislava 79, 48350 Đurđevac</item>
    </derivirana_varijabla>
  </DomainObject.Predmet.ProtuStrankaListFormatedWithAdressOIB>
  <DomainObject.Predmet.ProtuStrankaListNazivFormated>
    <izvorni_sadrzaj>
      <item>DOM PROMET zadruga za građevinarstvo, proizvodnju, trgovinu i usluge</item>
    </izvorni_sadrzaj>
    <derivirana_varijabla naziv="DomainObject.Predmet.ProtuStrankaListNazivFormated_1">
      <item>DOM PROMET zadruga za građevinarstvo, proizvodnju, trgovinu i usluge</item>
    </derivirana_varijabla>
  </DomainObject.Predmet.ProtuStrankaListNazivFormated>
  <DomainObject.Predmet.ProtuStrankaListNazivFormatedOIB>
    <izvorni_sadrzaj>
      <item>DOM PROMET zadruga za građevinarstvo, proizvodnju, trgovinu i usluge, OIB 00063434409</item>
    </izvorni_sadrzaj>
    <derivirana_varijabla naziv="DomainObject.Predmet.ProtuStrankaListNazivFormatedOIB_1">
      <item>DOM PROMET zadruga za građevinarstvo, proizvodnju, trgovinu i usluge, OIB 00063434409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DOM PROMET zadruga za građevinarstvo, proizvodnju, trgovinu i usluge</izvorni_sadrzaj>
    <derivirana_varijabla naziv="DomainObject.Predmet.ProtustrankaIDrugi_1">DOM PROMET zadruga za građevinarstvo,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DOM PROMET zadruga za građevinarstvo, proizvodnju, trgovinu i usluge, OIB 00063434409, Kralja Tomislava 79, 48350 Đurđevac</izvorni_sadrzaj>
    <derivirana_varijabla naziv="DomainObject.Predmet.ProtustrankaIDrugiAdressOIB_1">DOM PROMET zadruga za građevinarstvo, proizvodnju, trgovinu i usluge, OIB 00063434409, Kralja Tomislava 79,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DOM PROMET zadruga za građevinarstvo, proizvodnju, trgovinu i usluge</item>
      <item>Sudski registar</item>
    </izvorni_sadrzaj>
    <derivirana_varijabla naziv="DomainObject.Predmet.SudioniciListNaziv_1">
      <item>Financijska agencija, Regionalni centar Zagreb, Podružnica Varaždin</item>
      <item>DOM PROMET zadruga za građevinarstvo,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DOM PROMET zadruga za građevinarstvo, proizvodnju, trgovinu i usluge, OIB 00063434409, Kralja Tomislava 79,48350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DOM PROMET zadruga za građevinarstvo, proizvodnju, trgovinu i usluge, OIB 00063434409, Kralja Tomislava 79,48350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00063434409</item>
      <item>, OIB null</item>
    </izvorni_sadrzaj>
    <derivirana_varijabla naziv="DomainObject.Predmet.SudioniciListNazivOIB_1">
      <item>, OIB null</item>
      <item>, OIB 00063434409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08C185-A7CD-4243-9BBD-372DE3D85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1953</properties:Characters>
  <properties:Lines>49</properties:Lines>
  <properties:Paragraphs>13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2015-09-22T06:02:00Z</dcterms:created>
  <dc:creator>Ljubica Makovec</dc:creator>
  <cp:lastModifiedBy>Nikolina Cvek</cp:lastModifiedBy>
  <cp:lastPrinted>2014-10-31T10:35:00Z</cp:lastPrinted>
  <dcterms:modified xmlns:xsi="http://www.w3.org/2001/XMLSchema-instance" xsi:type="dcterms:W3CDTF">2015-09-23T11:10:00Z</dcterms:modified>
  <cp:revision>8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