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2e83" w14:paraId="1232e83" w:rsidRDefault="0094011C" w:rsidP="0094011C" w:rsidR="0094011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011C" w:rsidP="0094011C" w:rsidR="0094011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4011C" w:rsidP="0094011C" w:rsidR="0094011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4011C" w:rsidP="0094011C" w:rsidR="0094011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4011C" w:rsidP="0094011C" w:rsidR="0094011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4011C" w:rsidP="0094011C" w:rsidR="0094011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4011C" w:rsidP="0094011C" w:rsidR="0094011C" w:rsidRPr="005D578C">
      <w:pPr>
        <w:jc w:val="center"/>
        <w:rPr>
          <w:rFonts w:cs="Times New Roman" w:eastAsia="Times New Roman"/>
          <w:szCs w:val="24"/>
        </w:rPr>
      </w:pPr>
    </w:p>
    <w:p w:rsidRDefault="0094011C" w:rsidP="0094011C" w:rsidR="009401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4011C" w:rsidP="0094011C" w:rsidR="0094011C" w:rsidRPr="005D578C">
      <w:pPr>
        <w:rPr>
          <w:rFonts w:cs="Times New Roman" w:eastAsia="Times New Roman"/>
          <w:szCs w:val="24"/>
        </w:rPr>
      </w:pPr>
    </w:p>
    <w:p w:rsidRDefault="00190371" w:rsidP="0094011C" w:rsidR="0094011C">
      <w:pPr>
        <w:ind w:firstLine="708"/>
        <w:rPr>
          <w:rFonts w:cs="Times New Roman" w:eastAsia="Times New Roman"/>
          <w:szCs w:val="24"/>
        </w:rPr>
      </w:pPr>
      <w:r w:rsidRPr="00190371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94011C" w:rsidRPr="00190371">
        <w:rPr>
          <w:rFonts w:cs="Times New Roman" w:eastAsia="Times New Roman"/>
          <w:szCs w:val="24"/>
        </w:rPr>
        <w:t>,</w:t>
      </w:r>
      <w:r w:rsidR="0094011C" w:rsidRPr="00190371">
        <w:t xml:space="preserve"> </w:t>
      </w:r>
      <w:r w:rsidR="0094011C" w:rsidRPr="00190371">
        <w:rPr>
          <w:rFonts w:cs="Times New Roman" w:eastAsia="Times New Roman"/>
          <w:szCs w:val="24"/>
        </w:rPr>
        <w:t>u postupku</w:t>
      </w:r>
      <w:r w:rsidR="0094011C" w:rsidRPr="005D578C">
        <w:rPr>
          <w:rFonts w:cs="Times New Roman" w:eastAsia="Times New Roman"/>
          <w:szCs w:val="24"/>
        </w:rPr>
        <w:t xml:space="preserve"> provedbe </w:t>
      </w:r>
      <w:r w:rsidR="0094011C">
        <w:rPr>
          <w:rFonts w:cs="Times New Roman" w:eastAsia="Times New Roman"/>
          <w:szCs w:val="24"/>
        </w:rPr>
        <w:t xml:space="preserve">skraćenog stečajnog postupka nad </w:t>
      </w:r>
      <w:r w:rsidR="0094011C" w:rsidRPr="005D578C">
        <w:rPr>
          <w:rFonts w:cs="Times New Roman" w:eastAsia="Times New Roman"/>
          <w:szCs w:val="24"/>
        </w:rPr>
        <w:t>pravnom osobom (dužnikom)</w:t>
      </w:r>
      <w:r w:rsidR="0094011C">
        <w:rPr>
          <w:rFonts w:cs="Times New Roman" w:eastAsia="Times New Roman"/>
          <w:szCs w:val="24"/>
        </w:rPr>
        <w:t xml:space="preserve"> PRUDENTER </w:t>
      </w:r>
      <w:r w:rsidR="0094011C" w:rsidRPr="00F10AAD">
        <w:rPr>
          <w:rFonts w:cs="Times New Roman" w:eastAsia="Times New Roman"/>
          <w:szCs w:val="24"/>
        </w:rPr>
        <w:t xml:space="preserve">d. o. o. </w:t>
      </w:r>
      <w:r w:rsidR="0094011C">
        <w:rPr>
          <w:rFonts w:cs="Times New Roman" w:eastAsia="Times New Roman"/>
          <w:szCs w:val="24"/>
        </w:rPr>
        <w:t>Poreč,</w:t>
      </w:r>
      <w:r w:rsidR="0094011C" w:rsidRPr="00F10AAD">
        <w:rPr>
          <w:rFonts w:cs="Times New Roman" w:eastAsia="Times New Roman"/>
          <w:szCs w:val="24"/>
        </w:rPr>
        <w:t xml:space="preserve"> </w:t>
      </w:r>
      <w:r w:rsidR="0094011C">
        <w:rPr>
          <w:rFonts w:cs="Times New Roman" w:eastAsia="Times New Roman"/>
          <w:szCs w:val="24"/>
        </w:rPr>
        <w:t>Vrsarska 29</w:t>
      </w:r>
      <w:r w:rsidR="0094011C" w:rsidRPr="00F10AAD">
        <w:rPr>
          <w:rFonts w:cs="Times New Roman" w:eastAsia="Times New Roman"/>
          <w:szCs w:val="24"/>
        </w:rPr>
        <w:t xml:space="preserve">, OIB </w:t>
      </w:r>
      <w:r w:rsidR="0094011C">
        <w:rPr>
          <w:rFonts w:cs="Times New Roman" w:eastAsia="Times New Roman"/>
          <w:szCs w:val="24"/>
        </w:rPr>
        <w:t xml:space="preserve">01111468119, MBS 040284389, povodom zahtjeva </w:t>
      </w:r>
      <w:r w:rsidR="0094011C" w:rsidRPr="008C0525">
        <w:rPr>
          <w:rFonts w:cs="Times New Roman" w:eastAsia="Times New Roman"/>
          <w:szCs w:val="24"/>
        </w:rPr>
        <w:t xml:space="preserve">Financijske agencije, </w:t>
      </w:r>
      <w:r w:rsidR="0094011C">
        <w:rPr>
          <w:rFonts w:cs="Times New Roman" w:eastAsia="Times New Roman"/>
          <w:szCs w:val="24"/>
        </w:rPr>
        <w:t xml:space="preserve">OIB 85821130368, </w:t>
      </w:r>
      <w:r w:rsidR="0094011C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94011C">
        <w:rPr>
          <w:rFonts w:cs="Times New Roman" w:eastAsia="Times New Roman"/>
          <w:szCs w:val="24"/>
        </w:rPr>
        <w:t xml:space="preserve">Pula, </w:t>
      </w:r>
      <w:r w:rsidR="0094011C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</w:t>
      </w:r>
      <w:r w:rsidR="0094011C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94011C">
        <w:rPr>
          <w:rFonts w:cs="Times New Roman" w:eastAsia="Times New Roman"/>
          <w:szCs w:val="24"/>
        </w:rPr>
        <w:t xml:space="preserve"> 2016.</w:t>
      </w:r>
    </w:p>
    <w:p w:rsidRDefault="0094011C" w:rsidP="0094011C" w:rsidR="0094011C" w:rsidRPr="005D578C">
      <w:pPr>
        <w:rPr>
          <w:rFonts w:cs="Times New Roman" w:eastAsia="Times New Roman"/>
          <w:szCs w:val="24"/>
        </w:rPr>
      </w:pPr>
    </w:p>
    <w:p w:rsidRDefault="0094011C" w:rsidP="0094011C" w:rsidR="009401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4011C" w:rsidP="0094011C" w:rsidR="0094011C" w:rsidRPr="005D578C">
      <w:pPr>
        <w:rPr>
          <w:rFonts w:cs="Times New Roman" w:eastAsia="Times New Roman"/>
          <w:szCs w:val="24"/>
        </w:rPr>
      </w:pPr>
    </w:p>
    <w:p w:rsidRDefault="0094011C" w:rsidP="0094011C" w:rsidR="0094011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PRUDENTER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Vrsarska 29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01111468119, MBS 0402843892</w:t>
      </w:r>
      <w:r w:rsidR="00B334B1">
        <w:rPr>
          <w:rFonts w:cs="Times New Roman" w:eastAsia="Times New Roman"/>
          <w:szCs w:val="24"/>
        </w:rPr>
        <w:t xml:space="preserve">. </w:t>
      </w:r>
    </w:p>
    <w:p w:rsidRDefault="0094011C" w:rsidP="0094011C" w:rsidR="0094011C" w:rsidRPr="005D578C">
      <w:pPr>
        <w:rPr>
          <w:rFonts w:cs="Times New Roman" w:eastAsia="Times New Roman"/>
          <w:szCs w:val="24"/>
        </w:rPr>
      </w:pPr>
    </w:p>
    <w:p w:rsidRDefault="0094011C" w:rsidP="0094011C" w:rsidR="0094011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94011C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94011C" w:rsidP="0094011C" w:rsidR="0094011C">
      <w:pPr>
        <w:ind w:firstLine="708"/>
        <w:rPr>
          <w:rFonts w:cs="Times New Roman" w:eastAsia="Times New Roman"/>
          <w:szCs w:val="20"/>
        </w:rPr>
      </w:pPr>
    </w:p>
    <w:p w:rsidRDefault="0094011C" w:rsidP="0094011C" w:rsidR="0094011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PRUDENTER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Vrsarska 29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01111468119, MBS 040284389.</w:t>
      </w:r>
    </w:p>
    <w:p w:rsidRDefault="0094011C" w:rsidP="0094011C" w:rsidR="0094011C">
      <w:pPr>
        <w:ind w:firstLine="709"/>
        <w:rPr>
          <w:rFonts w:cs="Times New Roman" w:eastAsia="Times New Roman"/>
          <w:szCs w:val="24"/>
        </w:rPr>
      </w:pPr>
    </w:p>
    <w:p w:rsidRDefault="0094011C" w:rsidP="0094011C" w:rsidR="0094011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PRUDENTER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Vrsarska 29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01111468119, MBS 040284389.</w:t>
      </w:r>
    </w:p>
    <w:p w:rsidRDefault="0094011C" w:rsidP="0094011C" w:rsidR="0094011C">
      <w:pPr>
        <w:rPr>
          <w:rFonts w:cs="Times New Roman" w:eastAsia="Times New Roman"/>
          <w:szCs w:val="24"/>
        </w:rPr>
      </w:pPr>
    </w:p>
    <w:p w:rsidRDefault="0094011C" w:rsidP="0094011C" w:rsidR="0094011C" w:rsidRPr="005D578C">
      <w:pPr>
        <w:rPr>
          <w:rFonts w:cs="Times New Roman" w:eastAsia="Times New Roman"/>
          <w:szCs w:val="24"/>
        </w:rPr>
      </w:pPr>
    </w:p>
    <w:p w:rsidRDefault="0094011C" w:rsidP="0094011C" w:rsidR="0094011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4011C" w:rsidP="0094011C" w:rsidR="0094011C">
      <w:pPr>
        <w:ind w:firstLine="708"/>
        <w:rPr>
          <w:rFonts w:cs="Times New Roman" w:eastAsia="Times New Roman"/>
          <w:szCs w:val="24"/>
        </w:rPr>
      </w:pPr>
    </w:p>
    <w:p w:rsidRDefault="0094011C" w:rsidP="0094011C" w:rsidR="0094011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PRUDENTER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St-755/2015-3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 za zastupanje dužnika da u roku od 15 dana od ob</w:t>
      </w:r>
      <w:r w:rsidRPr="00F10AAD">
        <w:rPr>
          <w:rFonts w:cs="Times New Roman" w:eastAsia="Times New Roman"/>
          <w:szCs w:val="24"/>
        </w:rPr>
        <w:t>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4011C" w:rsidP="0094011C" w:rsidR="0094011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4011C" w:rsidP="0094011C" w:rsidR="0094011C" w:rsidRPr="005D578C">
      <w:pPr>
        <w:rPr>
          <w:rFonts w:cs="Times New Roman" w:eastAsia="Times New Roman"/>
          <w:szCs w:val="24"/>
        </w:rPr>
      </w:pPr>
    </w:p>
    <w:p w:rsidRDefault="0094011C" w:rsidP="0094011C" w:rsidR="009401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6460C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26460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4011C" w:rsidP="0094011C" w:rsidR="0094011C">
      <w:pPr>
        <w:rPr>
          <w:rFonts w:cs="Times New Roman" w:eastAsia="Times New Roman"/>
          <w:szCs w:val="24"/>
        </w:rPr>
      </w:pPr>
    </w:p>
    <w:p w:rsidRDefault="0094011C" w:rsidP="0094011C" w:rsidR="0094011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4011C" w:rsidP="0094011C" w:rsidR="0094011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D33A82">
        <w:rPr>
          <w:rFonts w:cs="Times New Roman" w:eastAsia="Times New Roman"/>
          <w:szCs w:val="24"/>
        </w:rPr>
        <w:t>, v.r.</w:t>
      </w:r>
    </w:p>
    <w:p w:rsidRDefault="0094011C" w:rsidP="0094011C" w:rsidR="0094011C">
      <w:pPr>
        <w:jc w:val="left"/>
        <w:rPr>
          <w:rFonts w:cs="Times New Roman" w:eastAsia="Times New Roman"/>
          <w:szCs w:val="24"/>
        </w:rPr>
      </w:pPr>
    </w:p>
    <w:p w:rsidRDefault="0094011C" w:rsidP="0094011C" w:rsidR="0094011C" w:rsidRPr="005D578C">
      <w:pPr>
        <w:jc w:val="left"/>
        <w:rPr>
          <w:rFonts w:cs="Times New Roman" w:eastAsia="Times New Roman"/>
          <w:szCs w:val="24"/>
        </w:rPr>
      </w:pPr>
    </w:p>
    <w:p w:rsidRDefault="0094011C" w:rsidP="0094011C" w:rsidR="0094011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C0BDF" w:rsidP="001C0BDF" w:rsidR="001C0BD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C0BDF" w:rsidP="001C0BDF" w:rsidR="001C0B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4011C" w:rsidP="0094011C" w:rsidR="0094011C">
      <w:pPr>
        <w:rPr>
          <w:rFonts w:cs="Times New Roman" w:eastAsia="Times New Roman"/>
          <w:szCs w:val="24"/>
        </w:rPr>
      </w:pPr>
    </w:p>
    <w:p w:rsidRDefault="0094011C" w:rsidP="0094011C" w:rsidR="0094011C" w:rsidRPr="005D578C">
      <w:pPr>
        <w:rPr>
          <w:rFonts w:cs="Times New Roman" w:eastAsia="Times New Roman"/>
          <w:szCs w:val="24"/>
        </w:rPr>
      </w:pPr>
    </w:p>
    <w:p w:rsidRDefault="0094011C" w:rsidP="0094011C" w:rsidR="0094011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4011C" w:rsidP="0094011C" w:rsidR="009401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4011C" w:rsidP="0094011C" w:rsidR="0094011C" w:rsidRPr="002601A2">
      <w:pPr>
        <w:rPr>
          <w:rFonts w:cs="Times New Roman" w:eastAsia="Times New Roman"/>
          <w:b/>
          <w:szCs w:val="24"/>
        </w:rPr>
      </w:pPr>
      <w:r>
        <w:rPr>
          <w:rFonts w:cs="Times New Roman" w:eastAsia="Times New Roman"/>
          <w:szCs w:val="24"/>
        </w:rPr>
        <w:t xml:space="preserve">2. dužnik PRUDENTER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Vrsarska 29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94011C" w:rsidP="0094011C" w:rsidR="009401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Snježana Đaković, Poreč, Vrsarska 29,</w:t>
      </w:r>
    </w:p>
    <w:p w:rsidRDefault="0094011C" w:rsidP="0094011C" w:rsidR="0094011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94011C" w:rsidP="0094011C" w:rsidR="009401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4011C" w:rsidP="0094011C" w:rsidR="0094011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94011C" w:rsidP="0094011C" w:rsidR="009401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4011C" w:rsidP="0094011C" w:rsidR="009401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4011C" w:rsidP="0094011C" w:rsidR="009401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4011C" w:rsidP="0094011C" w:rsidR="0094011C"/>
    <w:p w:rsidRDefault="0094011C" w:rsidP="0094011C" w:rsidR="0094011C"/>
    <w:p w:rsidRDefault="0094011C" w:rsidP="0094011C" w:rsidR="0094011C"/>
    <w:p w:rsidRDefault="0094011C" w:rsidP="0094011C" w:rsidR="0094011C"/>
    <w:p w:rsidRDefault="0094011C" w:rsidP="0094011C" w:rsidR="0094011C"/>
    <w:p w:rsidRDefault="0094011C" w:rsidP="0094011C" w:rsidR="0094011C"/>
    <w:p w:rsidRDefault="0094011C" w:rsidP="0094011C" w:rsidR="0094011C"/>
    <w:p w:rsidRDefault="0094011C" w:rsidP="0094011C" w:rsidR="0094011C"/>
    <w:p w:rsidRDefault="0094011C" w:rsidP="0094011C" w:rsidR="0094011C"/>
    <w:p w:rsidRDefault="0094011C" w:rsidP="0094011C" w:rsidR="0094011C"/>
    <w:p w:rsidRDefault="004F5027" w:rsidR="004F5027"/>
    <w:sectPr w:rsidSect="003C0B1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11C" w:rsidP="0094011C" w:rsidR="0094011C">
      <w:r>
        <w:separator/>
      </w:r>
    </w:p>
  </w:endnote>
  <w:endnote w:id="0" w:type="continuationSeparator">
    <w:p w:rsidRDefault="0094011C" w:rsidP="0094011C" w:rsidR="00940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11C" w:rsidP="0094011C" w:rsidR="0094011C">
      <w:r>
        <w:separator/>
      </w:r>
    </w:p>
  </w:footnote>
  <w:footnote w:id="0" w:type="continuationSeparator">
    <w:p w:rsidRDefault="0094011C" w:rsidP="0094011C" w:rsidR="00940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11C" w:rsidP="003C0B19" w:rsidR="003C0B1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33A8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St-755/2015-5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11C" w:rsidP="003C0B19" w:rsidR="003C0B19" w:rsidRPr="00A074C3">
    <w:pPr>
      <w:pStyle w:val="Zaglavlje"/>
      <w:jc w:val="right"/>
      <w:rPr>
        <w:szCs w:val="24"/>
      </w:rPr>
    </w:pPr>
    <w:r>
      <w:rPr>
        <w:szCs w:val="24"/>
      </w:rPr>
      <w:t>9 St-755/2015-5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185F"/>
    <w:rsid w:val="00190371"/>
    <w:rsid w:val="001C0BDF"/>
    <w:rsid w:val="0026460C"/>
    <w:rsid w:val="004F5027"/>
    <w:rsid w:val="0094011C"/>
    <w:rsid w:val="00B334B1"/>
    <w:rsid w:val="00D33A82"/>
    <w:rsid w:val="00EA185F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011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011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4011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01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011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01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011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A8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3A8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3A8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3A8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011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011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4011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01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011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01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011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A8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3A8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3A8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3A8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St-755/2015</izvorni_sadrzaj>
    <derivirana_varijabla naziv="DomainObject.Predmet.OznakaBroj_1">St-755/2015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PRUDENTER d.o.o. POREČ</izvorni_sadrzaj>
    <derivirana_varijabla naziv="DomainObject.Predmet.ProtustrankaFormated_1">  PRUDENTER d.o.o. POREČ</derivirana_varijabla>
  </DomainObject.Predmet.ProtustrankaFormated>
  <DomainObject.Predmet.ProtustrankaFormatedOIB>
    <izvorni_sadrzaj>  PRUDENTER d.o.o. POREČ, OIB 01111468119</izvorni_sadrzaj>
    <derivirana_varijabla naziv="DomainObject.Predmet.ProtustrankaFormatedOIB_1">  PRUDENTER d.o.o. POREČ, OIB 01111468119</derivirana_varijabla>
  </DomainObject.Predmet.ProtustrankaFormatedOIB>
  <DomainObject.Predmet.ProtustrankaFormatedWithAdress>
    <izvorni_sadrzaj> PRUDENTER d.o.o. POREČ, Vrsarska 29, 52440 Poreč</izvorni_sadrzaj>
    <derivirana_varijabla naziv="DomainObject.Predmet.ProtustrankaFormatedWithAdress_1"> PRUDENTER d.o.o. POREČ, Vrsarska 29, 52440 Poreč</derivirana_varijabla>
  </DomainObject.Predmet.ProtustrankaFormatedWithAdress>
  <DomainObject.Predmet.ProtustrankaFormatedWithAdressOIB>
    <izvorni_sadrzaj> PRUDENTER d.o.o. POREČ, OIB 01111468119, Vrsarska 29, 52440 Poreč</izvorni_sadrzaj>
    <derivirana_varijabla naziv="DomainObject.Predmet.ProtustrankaFormatedWithAdressOIB_1"> PRUDENTER d.o.o. POREČ, OIB 01111468119, Vrsarska 29, 52440 Poreč</derivirana_varijabla>
  </DomainObject.Predmet.ProtustrankaFormatedWithAdressOIB>
  <DomainObject.Predmet.ProtustrankaWithAdress>
    <izvorni_sadrzaj>PRUDENTER d.o.o. POREČ Vrsarska 29, 52440 Poreč</izvorni_sadrzaj>
    <derivirana_varijabla naziv="DomainObject.Predmet.ProtustrankaWithAdress_1">PRUDENTER d.o.o. POREČ Vrsarska 29, 52440 Poreč</derivirana_varijabla>
  </DomainObject.Predmet.ProtustrankaWithAdress>
  <DomainObject.Predmet.ProtustrankaWithAdressOIB>
    <izvorni_sadrzaj>PRUDENTER d.o.o. POREČ, OIB 01111468119, Vrsarska 29, 52440 Poreč</izvorni_sadrzaj>
    <derivirana_varijabla naziv="DomainObject.Predmet.ProtustrankaWithAdressOIB_1">PRUDENTER d.o.o. POREČ, OIB 01111468119, Vrsarska 29, 52440 Poreč</derivirana_varijabla>
  </DomainObject.Predmet.ProtustrankaWithAdressOIB>
  <DomainObject.Predmet.ProtustrankaNazivFormated>
    <izvorni_sadrzaj>PRUDENTER d.o.o. POREČ</izvorni_sadrzaj>
    <derivirana_varijabla naziv="DomainObject.Predmet.ProtustrankaNazivFormated_1">PRUDENTER d.o.o. POREČ</derivirana_varijabla>
  </DomainObject.Predmet.ProtustrankaNazivFormated>
  <DomainObject.Predmet.ProtustrankaNazivFormatedOIB>
    <izvorni_sadrzaj>PRUDENTER d.o.o. POREČ, OIB 01111468119</izvorni_sadrzaj>
    <derivirana_varijabla naziv="DomainObject.Predmet.ProtustrankaNazivFormatedOIB_1">PRUDENTER d.o.o. POREČ, OIB 01111468119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188212.85</izvorni_sadrzaj>
    <derivirana_varijabla naziv="DomainObject.Predmet.TrenutnaVrijednost_1">188212.85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PRUDENTER d.o.o. POREČ</item>
    </izvorni_sadrzaj>
    <derivirana_varijabla naziv="DomainObject.Predmet.ProtuStrankaListFormated_1">
      <item>PRUDENTER d.o.o. POREČ</item>
    </derivirana_varijabla>
  </DomainObject.Predmet.ProtuStrankaListFormated>
  <DomainObject.Predmet.ProtuStrankaListFormatedOIB>
    <izvorni_sadrzaj>
      <item>PRUDENTER d.o.o. POREČ, OIB 01111468119</item>
    </izvorni_sadrzaj>
    <derivirana_varijabla naziv="DomainObject.Predmet.ProtuStrankaListFormatedOIB_1">
      <item>PRUDENTER d.o.o. POREČ, OIB 01111468119</item>
    </derivirana_varijabla>
  </DomainObject.Predmet.ProtuStrankaListFormatedOIB>
  <DomainObject.Predmet.ProtuStrankaListFormatedWithAdress>
    <izvorni_sadrzaj>
      <item>PRUDENTER d.o.o. POREČ, Vrsarska 29, 52440 Poreč</item>
    </izvorni_sadrzaj>
    <derivirana_varijabla naziv="DomainObject.Predmet.ProtuStrankaListFormatedWithAdress_1">
      <item>PRUDENTER d.o.o. POREČ, Vrsarska 29, 52440 Poreč</item>
    </derivirana_varijabla>
  </DomainObject.Predmet.ProtuStrankaListFormatedWithAdress>
  <DomainObject.Predmet.ProtuStrankaListFormatedWithAdressOIB>
    <izvorni_sadrzaj>
      <item>PRUDENTER d.o.o. POREČ, OIB 01111468119, Vrsarska 29, 52440 Poreč</item>
    </izvorni_sadrzaj>
    <derivirana_varijabla naziv="DomainObject.Predmet.ProtuStrankaListFormatedWithAdressOIB_1">
      <item>PRUDENTER d.o.o. POREČ, OIB 01111468119, Vrsarska 29, 52440 Poreč</item>
    </derivirana_varijabla>
  </DomainObject.Predmet.ProtuStrankaListFormatedWithAdressOIB>
  <DomainObject.Predmet.ProtuStrankaListNazivFormated>
    <izvorni_sadrzaj>
      <item>PRUDENTER d.o.o. POREČ</item>
    </izvorni_sadrzaj>
    <derivirana_varijabla naziv="DomainObject.Predmet.ProtuStrankaListNazivFormated_1">
      <item>PRUDENTER d.o.o. POREČ</item>
    </derivirana_varijabla>
  </DomainObject.Predmet.ProtuStrankaListNazivFormated>
  <DomainObject.Predmet.ProtuStrankaListNazivFormatedOIB>
    <izvorni_sadrzaj>
      <item>PRUDENTER d.o.o. POREČ, OIB 01111468119</item>
    </izvorni_sadrzaj>
    <derivirana_varijabla naziv="DomainObject.Predmet.ProtuStrankaListNazivFormatedOIB_1">
      <item>PRUDENTER d.o.o. POREČ, OIB 01111468119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PRUDENTER d.o.o. POREČ</izvorni_sadrzaj>
    <derivirana_varijabla naziv="DomainObject.Predmet.ProtustrankaIDrugi_1">PRUDENTER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PRUDENTER d.o.o. POREČ, OIB 01111468119, Vrsarska 29, 52440 Poreč</izvorni_sadrzaj>
    <derivirana_varijabla naziv="DomainObject.Predmet.ProtustrankaIDrugiAdressOIB_1">PRUDENTER d.o.o. POREČ, OIB 01111468119, Vrsarska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PRUDENTER d.o.o. POREČ</item>
    </izvorni_sadrzaj>
    <derivirana_varijabla naziv="DomainObject.Predmet.SudioniciListNaziv_1">
      <item>FINANCIJSKA AGENCIJA, RC RIJEKA, PODRUŽNICA PULA, PULA</item>
      <item>PRUDENTER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PRUDENTER d.o.o. POREČ, OIB 01111468119, Vrsarska 29,52440 Poreč</item>
    </izvorni_sadrzaj>
    <derivirana_varijabla naziv="DomainObject.Predmet.SudioniciListAdressOIB_1">
      <item>FINANCIJSKA AGENCIJA, RC RIJEKA, PODRUŽNICA PULA, PULA, OIB 85821130368, GIARDINI 5,52100 Pula</item>
      <item>PRUDENTER d.o.o. POREČ, OIB 01111468119, Vrsarska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01111468119</item>
    </izvorni_sadrzaj>
    <derivirana_varijabla naziv="DomainObject.Predmet.SudioniciListNazivOIB_1">
      <item>, OIB 85821130368</item>
      <item>, OIB 01111468119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3076</properties:Characters>
  <properties:Lines>86</properties:Lines>
  <properties:Paragraphs>30</properties:Paragraphs>
  <properties:TotalTime>4</properties:TotalTime>
  <properties:ScaleCrop>false</properties:ScaleCrop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2016-03-18T09:20:00Z</dcterms:created>
  <dc:creator>Mihaela Kaligari</dc:creator>
  <dc:description/>
  <cp:keywords/>
  <cp:lastModifiedBy>Ana Jeromela</cp:lastModifiedBy>
  <cp:lastPrinted>2016-04-12T07:11:00Z</cp:lastPrinted>
  <dcterms:modified xmlns:xsi="http://www.w3.org/2001/XMLSchema-instance" xsi:type="dcterms:W3CDTF">2016-04-12T07:11:00Z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