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0b36" w14:paraId="18e0b36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AD7F58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A73752">
        <w:rPr>
          <w:rFonts w:cs="Times New Roman"/>
        </w:rPr>
        <w:t>BABEC d.o.o., OIB 74476995816, Novigrad Podravski, Virovska 4</w:t>
      </w:r>
      <w:r w:rsidRPr="00BA3155">
        <w:rPr>
          <w:rFonts w:cs="Times New Roman"/>
        </w:rPr>
        <w:t xml:space="preserve">, dana </w:t>
      </w:r>
      <w:r w:rsidR="00A73752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A73752">
        <w:rPr>
          <w:rFonts w:cs="Times New Roman"/>
        </w:rPr>
        <w:t>BABEC d.o.o., OIB 74476995816, Novigrad Podravski, Virovska 4</w:t>
      </w:r>
      <w:r w:rsidRPr="00BA3155">
        <w:rPr>
          <w:rFonts w:cs="Times New Roman"/>
        </w:rPr>
        <w:t xml:space="preserve">, s danom </w:t>
      </w:r>
      <w:r w:rsidR="00A73752">
        <w:rPr>
          <w:rFonts w:cs="Times New Roman"/>
        </w:rPr>
        <w:t xml:space="preserve">7. ožujka 2016. </w:t>
      </w:r>
      <w:r>
        <w:rPr>
          <w:rFonts w:cs="Times New Roman"/>
        </w:rPr>
        <w:t xml:space="preserve">u </w:t>
      </w:r>
      <w:r w:rsidR="00A73752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A73752">
        <w:rPr>
          <w:rFonts w:cs="Times New Roman"/>
        </w:rPr>
        <w:t>BABEC d.o.o., OIB 74476995816, Novigrad Podravski, Virovska 4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A73752">
        <w:rPr>
          <w:rFonts w:cs="Times New Roman"/>
        </w:rPr>
        <w:t>Sven Pirker, OIB 17175634417, iz Varaždina, Trg kralja Tomislava 2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A73752">
        <w:rPr>
          <w:rFonts w:cs="Times New Roman"/>
        </w:rPr>
        <w:t>BABEC d.o.o., OIB 74476995816, Novigrad Podravski, Virovska 4</w:t>
      </w:r>
      <w:r w:rsidRPr="00BA3155">
        <w:rPr>
          <w:rFonts w:cs="Times New Roman"/>
        </w:rPr>
        <w:t xml:space="preserve">, bit će brisan </w:t>
      </w:r>
      <w:r w:rsidRPr="00A73752">
        <w:rPr>
          <w:rFonts w:cs="Times New Roman"/>
        </w:rPr>
        <w:t>iz 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A73752">
        <w:rPr>
          <w:rFonts w:cs="Times New Roman"/>
        </w:rPr>
        <w:t xml:space="preserve">14. prosinca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A73752">
        <w:rPr>
          <w:rFonts w:cs="Times New Roman"/>
        </w:rPr>
        <w:t xml:space="preserve">nije podnijela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A73752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8B5D5B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A73752">
        <w:rPr>
          <w:rFonts w:cs="Times New Roman"/>
        </w:rPr>
        <w:t>BABEC d.o.o., OIB 74476995816, Novigrad Podravski, Virovska 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A73752">
        <w:rPr>
          <w:rFonts w:cs="Times New Roman"/>
        </w:rPr>
        <w:t>Direktor</w:t>
      </w:r>
      <w:r>
        <w:rPr>
          <w:rFonts w:cs="Times New Roman"/>
        </w:rPr>
        <w:t xml:space="preserve"> dužnika, </w:t>
      </w:r>
      <w:r w:rsidR="00A73752">
        <w:rPr>
          <w:rFonts w:cs="Times New Roman"/>
        </w:rPr>
        <w:t>Tihomir Babec, Novigrad Podravski, Trnovec 2/A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A73752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>Ministarstvo financija, Porezna uprava, Područni ured Sjeverna Hrvatska, Ispostava 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A73752">
        <w:rPr>
          <w:rFonts w:cs="Times New Roman"/>
        </w:rPr>
        <w:t>Sven Pirker, Varaždin, Trg kralja Tomislava 2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8B5D5B" w:rsidP="008B5D5B" w:rsidR="008B5D5B">
      <w:pPr>
        <w:spacing w:after="0"/>
        <w:rPr>
          <w:rFonts w:cs="Times New Roman"/>
        </w:rPr>
      </w:pPr>
    </w:p>
    <w:p w:rsidRDefault="008B5D5B" w:rsidP="008B5D5B" w:rsidR="008B5D5B">
      <w:pPr>
        <w:spacing w:after="0"/>
        <w:rPr>
          <w:rFonts w:cs="Times New Roman"/>
        </w:rPr>
      </w:pPr>
    </w:p>
    <w:sectPr w:rsidSect="008B5D5B" w:rsidR="008B5D5B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B3B" w:rsidP="00BA3155" w:rsidR="00E35B3B">
      <w:pPr>
        <w:spacing w:after="0"/>
      </w:pPr>
      <w:r>
        <w:separator/>
      </w:r>
    </w:p>
  </w:endnote>
  <w:endnote w:id="0" w:type="continuationSeparator">
    <w:p w:rsidRDefault="00E35B3B" w:rsidP="00BA3155" w:rsidR="00E35B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F58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B3B" w:rsidP="00BA3155" w:rsidR="00E35B3B">
      <w:pPr>
        <w:spacing w:after="0"/>
      </w:pPr>
      <w:r>
        <w:separator/>
      </w:r>
    </w:p>
  </w:footnote>
  <w:footnote w:id="0" w:type="continuationSeparator">
    <w:p w:rsidRDefault="00E35B3B" w:rsidP="00BA3155" w:rsidR="00E35B3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A73752">
      <w:t>1072/15-5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A73752">
      <w:t>ST-1072/15-5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521255"/>
    <w:rsid w:val="00535974"/>
    <w:rsid w:val="00553F97"/>
    <w:rsid w:val="00853BDA"/>
    <w:rsid w:val="008B5D5B"/>
    <w:rsid w:val="00A73752"/>
    <w:rsid w:val="00AD7F58"/>
    <w:rsid w:val="00B72CD2"/>
    <w:rsid w:val="00BA3155"/>
    <w:rsid w:val="00D12B3F"/>
    <w:rsid w:val="00D463E2"/>
    <w:rsid w:val="00DF5515"/>
    <w:rsid w:val="00E31D2D"/>
    <w:rsid w:val="00E35B3B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D7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F5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D7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F5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BABEC društvo s ograničenom odgovornošću za trgovinu i usluge</izvorni_sadrzaj>
    <derivirana_varijabla naziv="DomainObject.Predmet.ProtustrankaFormated_1">  BABEC društvo s ograničenom odgovornošću za trgovinu i usluge</derivirana_varijabla>
  </DomainObject.Predmet.ProtustrankaFormated>
  <DomainObject.Predmet.ProtustrankaFormatedOIB>
    <izvorni_sadrzaj>  BABEC društvo s ograničenom odgovornošću za trgovinu i usluge, OIB 74476995816</izvorni_sadrzaj>
    <derivirana_varijabla naziv="DomainObject.Predmet.ProtustrankaFormatedOIB_1">  BABEC društvo s ograničenom odgovornošću za trgovinu i usluge, OIB 74476995816</derivirana_varijabla>
  </DomainObject.Predmet.ProtustrankaFormatedOIB>
  <DomainObject.Predmet.ProtustrankaFormatedWithAdress>
    <izvorni_sadrzaj> BABEC društvo s ograničenom odgovornošću za trgovinu i usluge, Virovska 4, 48350 Novigrad Podravski</izvorni_sadrzaj>
    <derivirana_varijabla naziv="DomainObject.Predmet.ProtustrankaFormatedWithAdress_1"> BABEC društvo s ograničenom odgovornošću za trgovinu i usluge, Virovska 4, 48350 Novigrad Podravski</derivirana_varijabla>
  </DomainObject.Predmet.ProtustrankaFormatedWithAdress>
  <DomainObject.Predmet.ProtustrankaFormatedWithAdressOIB>
    <izvorni_sadrzaj> BABEC društvo s ograničenom odgovornošću za trgovinu i usluge, OIB 74476995816, Virovska 4, 48350 Novigrad Podravski</izvorni_sadrzaj>
    <derivirana_varijabla naziv="DomainObject.Predmet.ProtustrankaFormatedWithAdressOIB_1"> BABEC društvo s ograničenom odgovornošću za trgovinu i usluge, OIB 74476995816, Virovska 4, 48350 Novigrad Podravski</derivirana_varijabla>
  </DomainObject.Predmet.ProtustrankaFormatedWithAdressOIB>
  <DomainObject.Predmet.ProtustrankaWithAdress>
    <izvorni_sadrzaj>BABEC društvo s ograničenom odgovornošću za trgovinu i usluge Virovska 4, 48350 Novigrad Podravski</izvorni_sadrzaj>
    <derivirana_varijabla naziv="DomainObject.Predmet.ProtustrankaWithAdress_1">BABEC društvo s ograničenom odgovornošću za trgovinu i usluge Virovska 4, 48350 Novigrad Podravski</derivirana_varijabla>
  </DomainObject.Predmet.ProtustrankaWithAdress>
  <DomainObject.Predmet.ProtustrankaWithAdressOIB>
    <izvorni_sadrzaj>BABEC društvo s ograničenom odgovornošću za trgovinu i usluge, OIB 74476995816, Virovska 4, 48350 Novigrad Podravski</izvorni_sadrzaj>
    <derivirana_varijabla naziv="DomainObject.Predmet.ProtustrankaWithAdressOIB_1">BABEC društvo s ograničenom odgovornošću za trgovinu i usluge, OIB 74476995816, Virovska 4, 48350 Novigrad Podravski</derivirana_varijabla>
  </DomainObject.Predmet.ProtustrankaWithAdressOIB>
  <DomainObject.Predmet.ProtustrankaNazivFormated>
    <izvorni_sadrzaj>BABEC društvo s ograničenom odgovornošću za trgovinu i usluge</izvorni_sadrzaj>
    <derivirana_varijabla naziv="DomainObject.Predmet.ProtustrankaNazivFormated_1">BABEC društvo s ograničenom odgovornošću za trgovinu i usluge</derivirana_varijabla>
  </DomainObject.Predmet.ProtustrankaNazivFormated>
  <DomainObject.Predmet.ProtustrankaNazivFormatedOIB>
    <izvorni_sadrzaj>BABEC društvo s ograničenom odgovornošću za trgovinu i usluge, OIB 74476995816</izvorni_sadrzaj>
    <derivirana_varijabla naziv="DomainObject.Predmet.ProtustrankaNazivFormatedOIB_1">BABEC društvo s ograničenom odgovornošću za trgovinu i usluge, OIB 74476995816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42662.62</izvorni_sadrzaj>
    <derivirana_varijabla naziv="DomainObject.Predmet.TrenutnaVrijednost_1">42662.62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BABEC društvo s ograničenom odgovornošću za trgovinu i usluge</item>
    </izvorni_sadrzaj>
    <derivirana_varijabla naziv="DomainObject.Predmet.ProtuStrankaListFormated_1">
      <item>BABEC društvo s ograničenom odgovornošću za trgovinu i usluge</item>
    </derivirana_varijabla>
  </DomainObject.Predmet.ProtuStrankaListFormated>
  <DomainObject.Predmet.ProtuStrankaListFormatedOIB>
    <izvorni_sadrzaj>
      <item>BABEC društvo s ograničenom odgovornošću za trgovinu i usluge, OIB 74476995816</item>
    </izvorni_sadrzaj>
    <derivirana_varijabla naziv="DomainObject.Predmet.ProtuStrankaListFormatedOIB_1">
      <item>BABEC društvo s ograničenom odgovornošću za trgovinu i usluge, OIB 74476995816</item>
    </derivirana_varijabla>
  </DomainObject.Predmet.ProtuStrankaListFormatedOIB>
  <DomainObject.Predmet.ProtuStrankaListFormatedWithAdress>
    <izvorni_sadrzaj>
      <item>BABEC društvo s ograničenom odgovornošću za trgovinu i usluge, Virovska 4, 48350 Novigrad Podravski</item>
    </izvorni_sadrzaj>
    <derivirana_varijabla naziv="DomainObject.Predmet.ProtuStrankaListFormatedWithAdress_1">
      <item>BABEC društvo s ograničenom odgovornošću za trgovinu i usluge, Virovska 4, 48350 Novigrad Podravski</item>
    </derivirana_varijabla>
  </DomainObject.Predmet.ProtuStrankaListFormatedWithAdress>
  <DomainObject.Predmet.ProtuStrankaListFormatedWithAdressOIB>
    <izvorni_sadrzaj>
      <item>BABEC društvo s ograničenom odgovornošću za trgovinu i usluge, OIB 74476995816, Virovska 4, 48350 Novigrad Podravski</item>
    </izvorni_sadrzaj>
    <derivirana_varijabla naziv="DomainObject.Predmet.ProtuStrankaListFormatedWithAdressOIB_1">
      <item>BABEC društvo s ograničenom odgovornošću za trgovinu i usluge, OIB 74476995816, Virovska 4, 48350 Novigrad Podravski</item>
    </derivirana_varijabla>
  </DomainObject.Predmet.ProtuStrankaListFormatedWithAdressOIB>
  <DomainObject.Predmet.ProtuStrankaListNazivFormated>
    <izvorni_sadrzaj>
      <item>BABEC društvo s ograničenom odgovornošću za trgovinu i usluge</item>
    </izvorni_sadrzaj>
    <derivirana_varijabla naziv="DomainObject.Predmet.ProtuStrankaListNazivFormated_1">
      <item>BABEC društvo s ograničenom odgovornošću za trgovinu i usluge</item>
    </derivirana_varijabla>
  </DomainObject.Predmet.ProtuStrankaListNazivFormated>
  <DomainObject.Predmet.ProtuStrankaListNazivFormatedOIB>
    <izvorni_sadrzaj>
      <item>BABEC društvo s ograničenom odgovornošću za trgovinu i usluge, OIB 74476995816</item>
    </izvorni_sadrzaj>
    <derivirana_varijabla naziv="DomainObject.Predmet.ProtuStrankaListNazivFormatedOIB_1">
      <item>BABEC društvo s ograničenom odgovornošću za trgovinu i usluge, OIB 74476995816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BABEC društvo s ograničenom odgovornošću za trgovinu i usluge</izvorni_sadrzaj>
    <derivirana_varijabla naziv="DomainObject.Predmet.ProtustrankaIDrugi_1">BABEC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BABEC društvo s ograničenom odgovornošću za trgovinu i usluge, OIB 74476995816, Virovska 4, 48350 Novigrad Podravski</izvorni_sadrzaj>
    <derivirana_varijabla naziv="DomainObject.Predmet.ProtustrankaIDrugiAdressOIB_1">BABEC društvo s ograničenom odgovornošću za trgovinu i usluge, OIB 74476995816, Virovska 4,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BABEC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BABEC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BABEC društvo s ograničenom odgovornošću za trgovinu i usluge, OIB 74476995816, Virovska 4,48350 Novigrad Podravski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BABEC društvo s ograničenom odgovornošću za trgovinu i usluge, OIB 74476995816, Virovska 4,48350 Novigrad Podravski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74476995816</item>
      <item>, OIB null</item>
      <item>, OIB null</item>
    </izvorni_sadrzaj>
    <derivirana_varijabla naziv="DomainObject.Predmet.SudioniciListNazivOIB_1">
      <item>, OIB 85821130368</item>
      <item>, OIB 74476995816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2727</properties:Characters>
  <properties:Lines>69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2016-03-04T09:42:00Z</dcterms:created>
  <dc:creator>Ljubica Makovec</dc:creator>
  <cp:lastModifiedBy>Ljubica Makovec</cp:lastModifiedBy>
  <cp:lastPrinted>2016-03-07T11:00:00Z</cp:lastPrinted>
  <dcterms:modified xmlns:xsi="http://www.w3.org/2001/XMLSchema-instance" xsi:type="dcterms:W3CDTF">2016-03-07T11:01:00Z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