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99f9" w14:paraId="d0499f9" w:rsidRDefault="00F6393F" w:rsidP="00F6393F" w:rsidR="00F6393F" w:rsidRPr="00C47994">
      <w:pPr>
        <w:jc w:val="both"/>
        <w15:collapsed w:val="false"/>
      </w:pPr>
      <w:bookmarkStart w:name="_GoBack" w:id="0"/>
      <w:bookmarkEnd w:id="0"/>
      <w:r w:rsidRPr="00181D83">
        <w:rPr>
          <w:color w:val="FF0000"/>
        </w:rPr>
        <w:t xml:space="preserve">   </w:t>
      </w:r>
      <w:r w:rsidRPr="00C47994">
        <w:t>REPUBLIKA HRVATSKA</w:t>
      </w:r>
    </w:p>
    <w:p w:rsidRDefault="00F6393F" w:rsidP="00F6393F" w:rsidR="00F6393F" w:rsidRPr="00C47994">
      <w:pPr>
        <w:jc w:val="both"/>
      </w:pPr>
      <w:r w:rsidRPr="00C47994">
        <w:t>TRGOVAČKI SUD U PAZINU</w:t>
      </w:r>
    </w:p>
    <w:p w:rsidRDefault="00F6393F" w:rsidP="00F6393F" w:rsidR="00F6393F" w:rsidRPr="00C47994">
      <w:pPr>
        <w:jc w:val="both"/>
      </w:pPr>
      <w:r w:rsidRPr="00C47994">
        <w:t xml:space="preserve">           Pazin, </w:t>
      </w:r>
      <w:proofErr w:type="spellStart"/>
      <w:r w:rsidRPr="00C47994">
        <w:t>Dršćevka</w:t>
      </w:r>
      <w:proofErr w:type="spellEnd"/>
      <w:r w:rsidRPr="00C47994">
        <w:t xml:space="preserve"> 1</w:t>
      </w:r>
      <w:r w:rsidRPr="00C47994">
        <w:tab/>
      </w:r>
      <w:r w:rsidRPr="00C47994">
        <w:tab/>
      </w:r>
      <w:r w:rsidRPr="00C47994">
        <w:tab/>
      </w:r>
      <w:r w:rsidRPr="00C47994">
        <w:tab/>
        <w:t xml:space="preserve">                    </w:t>
      </w:r>
    </w:p>
    <w:p w:rsidRDefault="00F6393F" w:rsidP="00F6393F" w:rsidR="00F6393F" w:rsidRPr="00C47994">
      <w:pPr>
        <w:jc w:val="both"/>
      </w:pPr>
    </w:p>
    <w:p w:rsidRDefault="00F6393F" w:rsidP="00F6393F" w:rsidR="00F6393F" w:rsidRPr="00C47994">
      <w:pPr>
        <w:jc w:val="both"/>
      </w:pPr>
    </w:p>
    <w:p w:rsidRDefault="00F6393F" w:rsidP="00F6393F" w:rsidR="00F6393F" w:rsidRPr="00C47994">
      <w:pPr>
        <w:jc w:val="center"/>
      </w:pPr>
      <w:r w:rsidRPr="00C47994">
        <w:t>POZIV ZA ROČIŠTE</w:t>
      </w:r>
    </w:p>
    <w:p w:rsidRDefault="00F6393F" w:rsidP="00F6393F" w:rsidR="00F6393F" w:rsidRPr="00C47994">
      <w:pPr>
        <w:jc w:val="center"/>
      </w:pPr>
      <w:r w:rsidRPr="00C47994">
        <w:t>ZA DIOBU KUPOVNINE</w:t>
      </w:r>
    </w:p>
    <w:p w:rsidRDefault="00F6393F" w:rsidP="00F6393F" w:rsidR="00F6393F" w:rsidRPr="00C47994"/>
    <w:p w:rsidRDefault="00F6393F" w:rsidP="00F6393F" w:rsidR="00F6393F" w:rsidRPr="00C47994">
      <w:pPr>
        <w:jc w:val="both"/>
      </w:pPr>
      <w:r w:rsidRPr="00C47994">
        <w:tab/>
        <w:t xml:space="preserve">Temeljem čl. </w:t>
      </w:r>
      <w:r>
        <w:t xml:space="preserve">124. </w:t>
      </w:r>
      <w:r w:rsidRPr="00C47994">
        <w:t>Ovršnog zakona</w:t>
      </w:r>
      <w:r>
        <w:t xml:space="preserve"> (Narodne novine broj 112/12,  25/13, 93/14, 55/16), u vezi sa člankom 247. st. 1. Stečajnog zakona </w:t>
      </w:r>
      <w:r w:rsidRPr="00831DE5">
        <w:t xml:space="preserve">(Narodne novine broj 71/15, </w:t>
      </w:r>
      <w:r>
        <w:t xml:space="preserve">104/17, </w:t>
      </w:r>
      <w:r w:rsidRPr="00831DE5">
        <w:t>dalje: SZ)</w:t>
      </w:r>
      <w:r w:rsidRPr="00C47994">
        <w:t xml:space="preserve">, </w:t>
      </w:r>
      <w:r>
        <w:t xml:space="preserve">određuje se </w:t>
      </w:r>
      <w:r w:rsidRPr="00C47994">
        <w:t xml:space="preserve">ročište za diobu </w:t>
      </w:r>
      <w:proofErr w:type="spellStart"/>
      <w:r w:rsidRPr="00C47994">
        <w:t>kupovnine</w:t>
      </w:r>
      <w:proofErr w:type="spellEnd"/>
      <w:r w:rsidRPr="00C47994">
        <w:t xml:space="preserve"> u stečajnom postupku nad dužnikom </w:t>
      </w:r>
      <w:r w:rsidR="00C31A4B">
        <w:t xml:space="preserve">u stečajnom postupku nad stečajnom masom iza AUDAX d. o. o. u stečaju Zagreb, </w:t>
      </w:r>
      <w:proofErr w:type="spellStart"/>
      <w:r w:rsidR="00C31A4B">
        <w:t>Horvatovac</w:t>
      </w:r>
      <w:proofErr w:type="spellEnd"/>
      <w:r w:rsidR="00C31A4B">
        <w:t xml:space="preserve"> 13, OIB 22805166659</w:t>
      </w:r>
      <w:r w:rsidRPr="00C47994">
        <w:t xml:space="preserve">, koje će se održati kod ovog suda dana </w:t>
      </w:r>
    </w:p>
    <w:p w:rsidRDefault="00F6393F" w:rsidP="00F6393F" w:rsidR="00F6393F" w:rsidRPr="00C47994">
      <w:pPr>
        <w:jc w:val="both"/>
      </w:pPr>
    </w:p>
    <w:p w:rsidRDefault="00C31A4B" w:rsidP="00F6393F" w:rsidR="00F6393F" w:rsidRPr="00C47994">
      <w:pPr>
        <w:jc w:val="center"/>
      </w:pPr>
      <w:r>
        <w:t>24</w:t>
      </w:r>
      <w:r w:rsidR="00F6393F">
        <w:t xml:space="preserve">. </w:t>
      </w:r>
      <w:r>
        <w:t>siječnja</w:t>
      </w:r>
      <w:r w:rsidR="00F6393F">
        <w:t xml:space="preserve"> 201</w:t>
      </w:r>
      <w:r>
        <w:t>9</w:t>
      </w:r>
      <w:r w:rsidR="00F6393F">
        <w:t>. u 1</w:t>
      </w:r>
      <w:r>
        <w:t>3:00</w:t>
      </w:r>
      <w:r w:rsidR="00F6393F" w:rsidRPr="00C47994">
        <w:t xml:space="preserve"> sati</w:t>
      </w:r>
    </w:p>
    <w:p w:rsidRDefault="00F6393F" w:rsidP="00F6393F" w:rsidR="00F6393F" w:rsidRPr="00C47994">
      <w:pPr>
        <w:jc w:val="center"/>
      </w:pPr>
      <w:r w:rsidRPr="00C47994">
        <w:t xml:space="preserve">u zgradi Trgovačkog suda u Pazinu, </w:t>
      </w:r>
      <w:proofErr w:type="spellStart"/>
      <w:r w:rsidRPr="00C47994">
        <w:t>Dršćevka</w:t>
      </w:r>
      <w:proofErr w:type="spellEnd"/>
      <w:r w:rsidRPr="00C47994">
        <w:t xml:space="preserve"> 1, soba broj </w:t>
      </w:r>
      <w:r>
        <w:t>6</w:t>
      </w:r>
      <w:r w:rsidRPr="00C47994">
        <w:t>.</w:t>
      </w:r>
    </w:p>
    <w:p w:rsidRDefault="00F6393F" w:rsidP="00F6393F" w:rsidR="00F6393F" w:rsidRPr="00C47994"/>
    <w:p w:rsidRDefault="00F6393F" w:rsidP="00F6393F" w:rsidR="00F6393F" w:rsidRPr="00F6393F">
      <w:pPr>
        <w:jc w:val="both"/>
      </w:pPr>
    </w:p>
    <w:p w:rsidRDefault="00F6393F" w:rsidP="00F6393F" w:rsidR="00F6393F" w:rsidRPr="00F6393F">
      <w:pPr>
        <w:jc w:val="both"/>
        <w:rPr>
          <w:shd w:fill="FFFFFF" w:color="auto" w:val="clear"/>
        </w:rPr>
      </w:pPr>
      <w:r w:rsidRPr="00F6393F">
        <w:tab/>
      </w:r>
      <w:r w:rsidRPr="00F6393F">
        <w:rPr>
          <w:shd w:fill="FFFFFF" w:color="auto" w:val="clear"/>
        </w:rPr>
        <w:t>Na ročištu će se raspravljati o namirenju</w:t>
      </w:r>
      <w:r>
        <w:rPr>
          <w:shd w:fill="FFFFFF" w:color="auto" w:val="clear"/>
        </w:rPr>
        <w:t xml:space="preserve"> svih</w:t>
      </w:r>
      <w:r w:rsidRPr="00F6393F">
        <w:rPr>
          <w:shd w:fill="FFFFFF" w:color="auto" w:val="clear"/>
        </w:rPr>
        <w:t xml:space="preserve"> vjerovnika i drugih osoba koje postavljaju zahtjev za namirenje.</w:t>
      </w:r>
    </w:p>
    <w:p w:rsidRDefault="00F6393F" w:rsidP="00F6393F" w:rsidR="00F6393F" w:rsidRPr="00C47994">
      <w:pPr>
        <w:jc w:val="both"/>
      </w:pPr>
    </w:p>
    <w:p w:rsidRDefault="00F6393F" w:rsidP="00F6393F" w:rsidR="00F6393F" w:rsidRPr="00C47994">
      <w:pPr>
        <w:jc w:val="center"/>
      </w:pPr>
      <w:r w:rsidRPr="00C47994">
        <w:t xml:space="preserve">U Pazinu, dana </w:t>
      </w:r>
      <w:r w:rsidR="00C31A4B">
        <w:t>28</w:t>
      </w:r>
      <w:r>
        <w:t xml:space="preserve">. </w:t>
      </w:r>
      <w:r w:rsidR="00C31A4B">
        <w:t xml:space="preserve">studenog </w:t>
      </w:r>
      <w:r>
        <w:t>2018</w:t>
      </w:r>
      <w:r w:rsidRPr="00C47994">
        <w:t>. godine</w:t>
      </w:r>
      <w:r w:rsidR="003F4259">
        <w:t>.</w:t>
      </w:r>
    </w:p>
    <w:p w:rsidRDefault="00F6393F" w:rsidP="00F6393F" w:rsidR="00F6393F" w:rsidRPr="00C47994">
      <w:pPr>
        <w:jc w:val="center"/>
      </w:pPr>
    </w:p>
    <w:p w:rsidRDefault="00F6393F" w:rsidP="00F6393F" w:rsidR="00F6393F">
      <w:pPr>
        <w:ind w:firstLine="708" w:left="5664"/>
        <w:jc w:val="both"/>
      </w:pPr>
      <w:r>
        <w:t>Sutkinja:</w:t>
      </w:r>
    </w:p>
    <w:p w:rsidRDefault="00F6393F" w:rsidP="00F6393F" w:rsidR="00F6393F" w:rsidRPr="00C47994">
      <w:pPr>
        <w:ind w:firstLine="708" w:left="5664"/>
        <w:jc w:val="both"/>
      </w:pPr>
      <w:r>
        <w:t>Tijana Licul</w:t>
      </w:r>
      <w:r w:rsidR="00167623">
        <w:t>, v. r.</w:t>
      </w:r>
    </w:p>
    <w:p w:rsidRDefault="00F6393F" w:rsidP="00F6393F" w:rsidR="00F6393F" w:rsidRPr="00C47994">
      <w:pPr>
        <w:jc w:val="both"/>
      </w:pPr>
    </w:p>
    <w:p w:rsidRDefault="00F6393F" w:rsidP="00F6393F" w:rsidR="00F6393F">
      <w:pPr>
        <w:jc w:val="both"/>
      </w:pPr>
    </w:p>
    <w:p w:rsidRDefault="00F6393F" w:rsidP="00F6393F" w:rsidR="00F6393F" w:rsidRPr="00C47994">
      <w:pPr>
        <w:jc w:val="both"/>
      </w:pPr>
    </w:p>
    <w:p w:rsidRDefault="00F6393F" w:rsidP="00F6393F" w:rsidR="00F6393F" w:rsidRPr="00C47994">
      <w:pPr>
        <w:jc w:val="both"/>
      </w:pPr>
      <w:r w:rsidRPr="00C47994">
        <w:t>DNA</w:t>
      </w:r>
    </w:p>
    <w:p w:rsidRDefault="00F6393F" w:rsidP="00F6393F" w:rsidR="00F6393F" w:rsidRPr="00C47994">
      <w:pPr>
        <w:ind w:firstLine="360"/>
        <w:jc w:val="both"/>
      </w:pPr>
      <w:r>
        <w:t xml:space="preserve">1/ </w:t>
      </w:r>
      <w:r w:rsidRPr="00C47994">
        <w:t>Stečajn</w:t>
      </w:r>
      <w:r w:rsidR="00C31A4B">
        <w:t xml:space="preserve">i upravitelj </w:t>
      </w:r>
      <w:r w:rsidR="00AA5FA6">
        <w:t xml:space="preserve">Zdravko Kuzmić, Zagreb, </w:t>
      </w:r>
      <w:proofErr w:type="spellStart"/>
      <w:r w:rsidR="00AA5FA6">
        <w:t>Horvatovec</w:t>
      </w:r>
      <w:proofErr w:type="spellEnd"/>
      <w:r w:rsidR="00AA5FA6">
        <w:t xml:space="preserve"> 13</w:t>
      </w:r>
    </w:p>
    <w:p w:rsidRDefault="00F6393F" w:rsidP="00CA6DDE" w:rsidR="00CA6DDE">
      <w:pPr>
        <w:ind w:firstLine="360"/>
        <w:jc w:val="both"/>
      </w:pPr>
      <w:r>
        <w:t xml:space="preserve">2/ </w:t>
      </w:r>
      <w:proofErr w:type="spellStart"/>
      <w:r>
        <w:t>Razlučni</w:t>
      </w:r>
      <w:proofErr w:type="spellEnd"/>
      <w:r>
        <w:t xml:space="preserve"> vjerovnik</w:t>
      </w:r>
      <w:r w:rsidRPr="00C47994">
        <w:t>:</w:t>
      </w:r>
    </w:p>
    <w:p w:rsidRDefault="00CA6DDE" w:rsidP="00CA6DDE" w:rsidR="00CA6DDE">
      <w:pPr>
        <w:ind w:firstLine="360"/>
        <w:jc w:val="both"/>
      </w:pPr>
      <w:r>
        <w:t xml:space="preserve">- ADRIA VENTURES INC., Grenadini, Sv. Vincent, 112 </w:t>
      </w:r>
      <w:proofErr w:type="spellStart"/>
      <w:r>
        <w:t>Bonadie</w:t>
      </w:r>
      <w:proofErr w:type="spellEnd"/>
      <w:r>
        <w:t xml:space="preserve"> </w:t>
      </w:r>
      <w:proofErr w:type="spellStart"/>
      <w:r>
        <w:t>street</w:t>
      </w:r>
      <w:proofErr w:type="spellEnd"/>
      <w:r>
        <w:t>;</w:t>
      </w:r>
    </w:p>
    <w:p w:rsidRDefault="00CA6DDE" w:rsidP="00CA6DDE" w:rsidR="00CA6DDE">
      <w:pPr>
        <w:ind w:firstLine="360"/>
        <w:jc w:val="both"/>
      </w:pPr>
      <w:r>
        <w:t xml:space="preserve">- ADRIATIC YACHT CHARTER </w:t>
      </w:r>
      <w:r w:rsidR="00127727">
        <w:t xml:space="preserve">d.o.o. Pula, </w:t>
      </w:r>
      <w:proofErr w:type="spellStart"/>
      <w:r w:rsidR="00127727">
        <w:t>Rižanske</w:t>
      </w:r>
      <w:proofErr w:type="spellEnd"/>
      <w:r w:rsidR="00127727">
        <w:t xml:space="preserve"> skupine </w:t>
      </w:r>
      <w:r w:rsidR="009B7AE2">
        <w:t xml:space="preserve">16, </w:t>
      </w:r>
    </w:p>
    <w:p w:rsidRDefault="009B7AE2" w:rsidP="00CA6DDE" w:rsidR="009B7AE2">
      <w:pPr>
        <w:ind w:firstLine="360"/>
        <w:jc w:val="both"/>
      </w:pPr>
      <w:r>
        <w:t xml:space="preserve">- Danijel </w:t>
      </w:r>
      <w:proofErr w:type="spellStart"/>
      <w:r>
        <w:t>St</w:t>
      </w:r>
      <w:r w:rsidR="00860B76">
        <w:t>arman</w:t>
      </w:r>
      <w:proofErr w:type="spellEnd"/>
      <w:r w:rsidR="00860B76">
        <w:t xml:space="preserve"> po pun. OD Kačić &amp; Brbora iz Zagreba, Petrova 48a, </w:t>
      </w:r>
    </w:p>
    <w:p w:rsidRDefault="00860B76" w:rsidP="00CA6DDE" w:rsidR="00860B76">
      <w:pPr>
        <w:ind w:firstLine="360"/>
        <w:jc w:val="both"/>
      </w:pPr>
      <w:r>
        <w:t xml:space="preserve">- ERSTE&amp;STEIER-MARKISCHE S-LEASING d.o.o. Zagreb, Zelinska 4, </w:t>
      </w:r>
    </w:p>
    <w:p w:rsidRDefault="00860B76" w:rsidP="00CA6DDE" w:rsidR="00860B76">
      <w:pPr>
        <w:ind w:firstLine="360"/>
        <w:jc w:val="both"/>
      </w:pPr>
      <w:r>
        <w:t>-</w:t>
      </w:r>
      <w:r w:rsidR="004A453B">
        <w:t xml:space="preserve"> HYPO-LEASING KAERTNEN g.m.b.h. &amp;</w:t>
      </w:r>
      <w:proofErr w:type="spellStart"/>
      <w:r w:rsidR="004A453B">
        <w:t>co.kg</w:t>
      </w:r>
      <w:proofErr w:type="spellEnd"/>
      <w:r w:rsidR="004A453B">
        <w:t xml:space="preserve">. </w:t>
      </w:r>
      <w:r w:rsidR="00D850B0">
        <w:t xml:space="preserve">Republika </w:t>
      </w:r>
      <w:r w:rsidR="008068F4">
        <w:t xml:space="preserve">Austrija, </w:t>
      </w:r>
      <w:proofErr w:type="spellStart"/>
      <w:r w:rsidR="008068F4">
        <w:t>Klagenfurt</w:t>
      </w:r>
      <w:proofErr w:type="spellEnd"/>
      <w:r w:rsidR="008068F4">
        <w:t xml:space="preserve">, </w:t>
      </w:r>
      <w:proofErr w:type="spellStart"/>
      <w:r w:rsidR="008068F4">
        <w:t>Alpen</w:t>
      </w:r>
      <w:proofErr w:type="spellEnd"/>
      <w:r w:rsidR="008068F4">
        <w:t>-</w:t>
      </w:r>
      <w:proofErr w:type="spellStart"/>
      <w:r w:rsidR="008068F4">
        <w:t>Adria</w:t>
      </w:r>
      <w:proofErr w:type="spellEnd"/>
      <w:r w:rsidR="008068F4">
        <w:t>-</w:t>
      </w:r>
      <w:proofErr w:type="spellStart"/>
      <w:r w:rsidR="008068F4">
        <w:t>Platz</w:t>
      </w:r>
      <w:proofErr w:type="spellEnd"/>
      <w:r w:rsidR="008068F4">
        <w:t xml:space="preserve"> 1;</w:t>
      </w:r>
    </w:p>
    <w:p w:rsidRDefault="008068F4" w:rsidP="00CA6DDE" w:rsidR="008068F4">
      <w:pPr>
        <w:ind w:firstLine="360"/>
        <w:jc w:val="both"/>
      </w:pPr>
      <w:r>
        <w:t xml:space="preserve">- OTP BANKA HRVATSKA d.d. </w:t>
      </w:r>
      <w:r w:rsidR="00D650FF">
        <w:t xml:space="preserve">Zadar, Domovinskog rata 3, </w:t>
      </w:r>
    </w:p>
    <w:p w:rsidRDefault="00ED631A" w:rsidP="00CA6DDE" w:rsidR="00D650FF">
      <w:pPr>
        <w:ind w:firstLine="360"/>
        <w:jc w:val="both"/>
      </w:pPr>
      <w:r>
        <w:t xml:space="preserve">- RH, Ministarstvo financija, Carinska uprava, Područni carinski ured Rijeka, i </w:t>
      </w:r>
    </w:p>
    <w:p w:rsidRDefault="005C66D9" w:rsidP="00CA6DDE" w:rsidR="00CA6DDE">
      <w:pPr>
        <w:ind w:firstLine="360"/>
        <w:jc w:val="both"/>
      </w:pPr>
      <w:r>
        <w:t xml:space="preserve">RH, Ministarstvo financija, Porezna uprava, Područni ured Istra, Primorje i Lika, </w:t>
      </w:r>
      <w:r w:rsidR="007E6D58">
        <w:t>oboje zastupani po Županijskom državnom odvjetništvu u Puli</w:t>
      </w:r>
    </w:p>
    <w:p w:rsidRDefault="00F6393F" w:rsidP="00CA6DDE" w:rsidR="00F6393F" w:rsidRPr="00F6393F">
      <w:pPr>
        <w:ind w:firstLine="360"/>
        <w:jc w:val="both"/>
      </w:pPr>
      <w:r>
        <w:t xml:space="preserve">      3/ e-oglasna ploča sudova</w:t>
      </w:r>
    </w:p>
    <w:p w:rsidRDefault="00F6393F" w:rsidP="00F6393F" w:rsidR="00F6393F" w:rsidRPr="00181D83">
      <w:pPr>
        <w:jc w:val="both"/>
        <w:rPr>
          <w:color w:val="FF0000"/>
        </w:rPr>
      </w:pPr>
    </w:p>
    <w:p w:rsidRDefault="000014E8" w:rsidP="00F6393F" w:rsidR="000014E8">
      <w:pPr>
        <w:jc w:val="both"/>
      </w:pPr>
    </w:p>
    <w:sectPr w:rsidSect="000C74FB" w:rsidR="000014E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93F" w:rsidP="00F6393F" w:rsidR="00F6393F">
      <w:r>
        <w:separator/>
      </w:r>
    </w:p>
  </w:endnote>
  <w:endnote w:id="0" w:type="continuationSeparator">
    <w:p w:rsidRDefault="00F6393F" w:rsidP="00F6393F" w:rsidR="00F6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93F" w:rsidP="00F6393F" w:rsidR="00F6393F">
      <w:r>
        <w:separator/>
      </w:r>
    </w:p>
  </w:footnote>
  <w:footnote w:id="0" w:type="continuationSeparator">
    <w:p w:rsidRDefault="00F6393F" w:rsidP="00F6393F" w:rsidR="00F63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259" w:rsidP="00F6393F" w:rsidR="000C74FB" w:rsidRPr="004C5D48">
    <w:pPr>
      <w:ind w:left="5664"/>
      <w:jc w:val="right"/>
    </w:pPr>
    <w:r>
      <w:t xml:space="preserve">      </w:t>
    </w:r>
    <w:proofErr w:type="spellStart"/>
    <w:r w:rsidR="00383433">
      <w:t>Posl</w:t>
    </w:r>
    <w:proofErr w:type="spellEnd"/>
    <w:r w:rsidR="00383433">
      <w:t>. broj: 4 St-</w:t>
    </w:r>
    <w:r w:rsidR="00CB3D22">
      <w:t>826/2016-184</w:t>
    </w:r>
    <w:r w:rsidR="00F6393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952D0"/>
    <w:multiLevelType w:val="hybridMultilevel"/>
    <w:tmpl w:val="F14ECED6"/>
    <w:lvl w:tplc="92DC90F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F36831"/>
    <w:multiLevelType w:val="hybridMultilevel"/>
    <w:tmpl w:val="ECDC464A"/>
    <w:lvl w:tplc="51A20A1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1D12D5E"/>
    <w:multiLevelType w:val="hybridMultilevel"/>
    <w:tmpl w:val="4CEA0A06"/>
    <w:lvl w:tplc="E7961A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05D4166"/>
    <w:multiLevelType w:val="multilevel"/>
    <w:tmpl w:val="2AAC827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lvlText w:val="%2)."/>
      <w:lvlJc w:val="left"/>
      <w:pPr>
        <w:ind w:hanging="360" w:left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93F"/>
    <w:rsid w:val="000014E8"/>
    <w:rsid w:val="00065397"/>
    <w:rsid w:val="001129F7"/>
    <w:rsid w:val="00127727"/>
    <w:rsid w:val="00167623"/>
    <w:rsid w:val="00206D3C"/>
    <w:rsid w:val="00383433"/>
    <w:rsid w:val="003F4259"/>
    <w:rsid w:val="004A453B"/>
    <w:rsid w:val="00522BB1"/>
    <w:rsid w:val="00597F83"/>
    <w:rsid w:val="005C66D9"/>
    <w:rsid w:val="007E6D58"/>
    <w:rsid w:val="008068F4"/>
    <w:rsid w:val="00860B76"/>
    <w:rsid w:val="009B7AE2"/>
    <w:rsid w:val="00AA5FA6"/>
    <w:rsid w:val="00C31A4B"/>
    <w:rsid w:val="00CA6DDE"/>
    <w:rsid w:val="00CB3D22"/>
    <w:rsid w:val="00D650FF"/>
    <w:rsid w:val="00D850B0"/>
    <w:rsid w:val="00DA1172"/>
    <w:rsid w:val="00E22C46"/>
    <w:rsid w:val="00ED631A"/>
    <w:rsid w:val="00F63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93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9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393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393F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6393F"/>
    <w:rPr>
      <w:color w:val="0000FF"/>
      <w:u w:val="single"/>
    </w:rPr>
  </w:style>
  <w:style w:customStyle="true" w:styleId="apple-converted-space" w:type="character">
    <w:name w:val="apple-converted-space"/>
    <w:basedOn w:val="Zadanifontodlomka"/>
    <w:rsid w:val="00F6393F"/>
  </w:style>
  <w:style w:styleId="Tekstrezerviranogmjesta" w:type="character">
    <w:name w:val="Placeholder Text"/>
    <w:basedOn w:val="Zadanifontodlomka"/>
    <w:uiPriority w:val="99"/>
    <w:semiHidden/>
    <w:rsid w:val="001676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623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623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623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623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93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9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393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393F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6393F"/>
    <w:rPr>
      <w:color w:val="0000FF"/>
      <w:u w:val="single"/>
    </w:rPr>
  </w:style>
  <w:style w:customStyle="1" w:styleId="apple-converted-space" w:type="character">
    <w:name w:val="apple-converted-space"/>
    <w:basedOn w:val="Zadanifontodlomka"/>
    <w:rsid w:val="00F6393F"/>
  </w:style>
  <w:style w:styleId="Tekstrezerviranogmjesta" w:type="character">
    <w:name w:val="Placeholder Text"/>
    <w:basedOn w:val="Zadanifontodlomka"/>
    <w:uiPriority w:val="99"/>
    <w:semiHidden/>
    <w:rsid w:val="001676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623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623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623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623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14.6.2018. u pisarnicu ide II. 
svežanj, ostatak u ormaru u ref. 4</izvorni_sadrzaj>
    <derivirana_varijabla naziv="DomainObject.Predmet.PrimjedbaSuca_1">od 14.6.2018. u pisarnicu ide II. 
svežanj, ostatak u ormaru u ref. 4</derivirana_varijabla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2017.</izvorni_sadrzaj>
    <derivirana_varijabla naziv="DomainObject.Predmet.DatumZadnjeOdrzaneSudskeRadnje_1">12. lipnja 2017.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St-826/2016-170</izvorni_sadrzaj>
    <derivirana_varijabla naziv="DomainObject.PredzadnjaOdlukaIzPredmeta.Oznaka_1">St-826/2016-170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1282</properties:Characters>
  <properties:Lines>43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2018-11-28T08:56:00Z</dcterms:created>
  <dc:creator>Tijana Licul</dc:creator>
  <cp:lastModifiedBy>Sanja Prodan</cp:lastModifiedBy>
  <cp:lastPrinted>2018-12-03T11:15:00Z</cp:lastPrinted>
  <dcterms:modified xmlns:xsi="http://www.w3.org/2001/XMLSchema-instance" xsi:type="dcterms:W3CDTF">2018-12-03T11:15:00Z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(St-826-2016-184-audax, poziv za ročište za namirenje.docx)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