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a78f" w14:paraId="322a78f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4F5BA2">
        <w:rPr>
          <w:rFonts w:cs="Times New Roman" w:hAnsi="Times New Roman" w:ascii="Times New Roman"/>
          <w:sz w:val="24"/>
        </w:rPr>
        <w:t>2189/16-10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691E86" w:rsidRPr="00245FC5">
        <w:t>VIRTUALIZACIJA-RAČUNALSTVO d.o.o.</w:t>
      </w:r>
      <w:r w:rsidR="00691E86">
        <w:t xml:space="preserve"> Zagreb, Ilica 387, MBS: </w:t>
      </w:r>
      <w:r w:rsidR="00691E86" w:rsidRPr="00245FC5">
        <w:t>080795965</w:t>
      </w:r>
      <w:r w:rsidR="00691E86">
        <w:t xml:space="preserve"> OIB: </w:t>
      </w:r>
      <w:r w:rsidR="00691E86" w:rsidRPr="00245FC5">
        <w:t>12630646389</w:t>
      </w:r>
      <w:r w:rsidR="00691E86">
        <w:t xml:space="preserve">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691E86" w:rsidRPr="00245FC5">
        <w:t>VIRTUALIZACIJA-RAČUNALSTVO d.o.o.</w:t>
      </w:r>
      <w:r w:rsidR="00691E86">
        <w:t xml:space="preserve"> Zagreb, Ilica 387, MBS: </w:t>
      </w:r>
      <w:r w:rsidR="00691E86" w:rsidRPr="00245FC5">
        <w:t>080795965</w:t>
      </w:r>
      <w:r w:rsidR="00691E86">
        <w:t xml:space="preserve"> OIB: </w:t>
      </w:r>
      <w:r w:rsidR="00691E86" w:rsidRPr="00245FC5">
        <w:t>12630646389</w:t>
      </w:r>
      <w:r w:rsidR="00691E86">
        <w:t xml:space="preserve">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691E86">
        <w:rPr>
          <w:bCs/>
        </w:rPr>
        <w:t>2189-16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4F5BA2">
        <w:t>7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691E86" w:rsidRPr="00245FC5">
        <w:t>VIRTUALIZACIJA-RAČUNALSTVO d.o.o.</w:t>
      </w:r>
      <w:r w:rsidR="00691E86">
        <w:t xml:space="preserve"> Zagreb, Ilica 387, MBS: </w:t>
      </w:r>
      <w:r w:rsidR="00691E86" w:rsidRPr="00245FC5">
        <w:t>080795965</w:t>
      </w:r>
      <w:r w:rsidR="00691E86">
        <w:t xml:space="preserve"> OIB: </w:t>
      </w:r>
      <w:r w:rsidR="00691E86" w:rsidRPr="00245FC5">
        <w:t>12630646389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691E86">
        <w:rPr>
          <w:bCs/>
        </w:rPr>
        <w:t>6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lastRenderedPageBreak/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B76FFE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>
      <w:pPr>
        <w:overflowPunct w:val="false"/>
        <w:jc w:val="both"/>
      </w:pPr>
    </w:p>
    <w:p w:rsidRDefault="00B76FFE" w:rsidR="00B76FF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76FFE" w:rsidP="00B76FFE" w:rsidR="00B76FFE">
      <w:pPr>
        <w:ind w:firstLine="708" w:left="4956"/>
      </w:pPr>
      <w:r>
        <w:t>Vinka Mihalinčić</w:t>
      </w:r>
    </w:p>
    <w:p w:rsidRDefault="00B76FFE" w:rsidP="003F760A" w:rsidR="00B76FFE" w:rsidRPr="003566B3">
      <w:pPr>
        <w:overflowPunct w:val="false"/>
        <w:jc w:val="both"/>
        <w:rPr>
          <w:noProof w:val="false"/>
        </w:rPr>
      </w:pPr>
    </w:p>
    <w:p w:rsidRDefault="00B76FFE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B76FFE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6FFE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691E86">
      <w:rPr>
        <w:noProof w:val="false"/>
      </w:rPr>
      <w:t>2189/16-10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81A33"/>
    <w:rsid w:val="004A0E50"/>
    <w:rsid w:val="004B72A9"/>
    <w:rsid w:val="004D61B5"/>
    <w:rsid w:val="004F5BA2"/>
    <w:rsid w:val="005151FF"/>
    <w:rsid w:val="005315D9"/>
    <w:rsid w:val="0062454C"/>
    <w:rsid w:val="00661B34"/>
    <w:rsid w:val="006630E6"/>
    <w:rsid w:val="00691E8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76FFE"/>
    <w:rsid w:val="00B87FFB"/>
    <w:rsid w:val="00BC1EA3"/>
    <w:rsid w:val="00BD271E"/>
    <w:rsid w:val="00BD6492"/>
    <w:rsid w:val="00CA49A9"/>
    <w:rsid w:val="00CB121F"/>
    <w:rsid w:val="00CC4CC9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F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FFE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F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F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6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F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FFE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F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F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VIRTUALIZACIJA-RAČUNALSTVO d.o.o.</izvorni_sadrzaj>
    <derivirana_varijabla naziv="DomainObject.Predmet.ProtustrankaFormated_1">  VIRTUALIZACIJA-RAČUNALSTVO d.o.o.</derivirana_varijabla>
  </DomainObject.Predmet.ProtustrankaFormated>
  <DomainObject.Predmet.ProtustrankaFormatedOIB>
    <izvorni_sadrzaj>  VIRTUALIZACIJA-RAČUNALSTVO d.o.o., OIB 12630646389</izvorni_sadrzaj>
    <derivirana_varijabla naziv="DomainObject.Predmet.ProtustrankaFormatedOIB_1">  VIRTUALIZACIJA-RAČUNALSTVO d.o.o., OIB 12630646389</derivirana_varijabla>
  </DomainObject.Predmet.ProtustrankaFormatedOIB>
  <DomainObject.Predmet.ProtustrankaFormatedWithAdress>
    <izvorni_sadrzaj> VIRTUALIZACIJA-RAČUNALSTVO d.o.o., Ilica 387, 10000 Zagreb</izvorni_sadrzaj>
    <derivirana_varijabla naziv="DomainObject.Predmet.ProtustrankaFormatedWithAdress_1"> VIRTUALIZACIJA-RAČUNALSTVO d.o.o., Ilica 387, 10000 Zagreb</derivirana_varijabla>
  </DomainObject.Predmet.ProtustrankaFormatedWithAdress>
  <DomainObject.Predmet.ProtustrankaFormatedWithAdressOIB>
    <izvorni_sadrzaj> VIRTUALIZACIJA-RAČUNALSTVO d.o.o., OIB 12630646389, Ilica 387, 10000 Zagreb</izvorni_sadrzaj>
    <derivirana_varijabla naziv="DomainObject.Predmet.ProtustrankaFormatedWithAdressOIB_1"> VIRTUALIZACIJA-RAČUNALSTVO d.o.o., OIB 12630646389, Ilica 387, 10000 Zagreb</derivirana_varijabla>
  </DomainObject.Predmet.ProtustrankaFormatedWithAdressOIB>
  <DomainObject.Predmet.ProtustrankaWithAdress>
    <izvorni_sadrzaj>VIRTUALIZACIJA-RAČUNALSTVO d.o.o. Ilica 387, 10000 Zagreb</izvorni_sadrzaj>
    <derivirana_varijabla naziv="DomainObject.Predmet.ProtustrankaWithAdress_1">VIRTUALIZACIJA-RAČUNALSTVO d.o.o. Ilica 387, 10000 Zagreb</derivirana_varijabla>
  </DomainObject.Predmet.ProtustrankaWithAdress>
  <DomainObject.Predmet.ProtustrankaWithAdressOIB>
    <izvorni_sadrzaj>VIRTUALIZACIJA-RAČUNALSTVO d.o.o., OIB 12630646389, Ilica 387, 10000 Zagreb</izvorni_sadrzaj>
    <derivirana_varijabla naziv="DomainObject.Predmet.ProtustrankaWithAdressOIB_1">VIRTUALIZACIJA-RAČUNALSTVO d.o.o., OIB 12630646389, Ilica 387, 10000 Zagreb</derivirana_varijabla>
  </DomainObject.Predmet.ProtustrankaWithAdressOIB>
  <DomainObject.Predmet.ProtustrankaNazivFormated>
    <izvorni_sadrzaj>VIRTUALIZACIJA-RAČUNALSTVO d.o.o.</izvorni_sadrzaj>
    <derivirana_varijabla naziv="DomainObject.Predmet.ProtustrankaNazivFormated_1">VIRTUALIZACIJA-RAČUNALSTVO d.o.o.</derivirana_varijabla>
  </DomainObject.Predmet.ProtustrankaNazivFormated>
  <DomainObject.Predmet.ProtustrankaNazivFormatedOIB>
    <izvorni_sadrzaj>VIRTUALIZACIJA-RAČUNALSTVO d.o.o., OIB 12630646389</izvorni_sadrzaj>
    <derivirana_varijabla naziv="DomainObject.Predmet.ProtustrankaNazivFormatedOIB_1">VIRTUALIZACIJA-RAČUNALSTVO d.o.o., OIB 12630646389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VIRTUALIZACIJA-RAČUNALSTVO d.o.o.</item>
    </izvorni_sadrzaj>
    <derivirana_varijabla naziv="DomainObject.Predmet.ProtuStrankaListFormated_1">
      <item>VIRTUALIZACIJA-RAČUNALSTVO d.o.o.</item>
    </derivirana_varijabla>
  </DomainObject.Predmet.ProtuStrankaListFormated>
  <DomainObject.Predmet.ProtuStrankaListFormatedOIB>
    <izvorni_sadrzaj>
      <item>VIRTUALIZACIJA-RAČUNALSTVO d.o.o., OIB 12630646389</item>
    </izvorni_sadrzaj>
    <derivirana_varijabla naziv="DomainObject.Predmet.ProtuStrankaListFormatedOIB_1">
      <item>VIRTUALIZACIJA-RAČUNALSTVO d.o.o., OIB 12630646389</item>
    </derivirana_varijabla>
  </DomainObject.Predmet.ProtuStrankaListFormatedOIB>
  <DomainObject.Predmet.ProtuStrankaListFormatedWithAdress>
    <izvorni_sadrzaj>
      <item>VIRTUALIZACIJA-RAČUNALSTVO d.o.o., Ilica 387, 10000 Zagreb</item>
    </izvorni_sadrzaj>
    <derivirana_varijabla naziv="DomainObject.Predmet.ProtuStrankaListFormatedWithAdress_1">
      <item>VIRTUALIZACIJA-RAČUNALSTVO d.o.o., Ilica 387, 10000 Zagreb</item>
    </derivirana_varijabla>
  </DomainObject.Predmet.ProtuStrankaListFormatedWithAdress>
  <DomainObject.Predmet.ProtuStrankaListFormatedWithAdressOIB>
    <izvorni_sadrzaj>
      <item>VIRTUALIZACIJA-RAČUNALSTVO d.o.o., OIB 12630646389, Ilica 387, 10000 Zagreb</item>
    </izvorni_sadrzaj>
    <derivirana_varijabla naziv="DomainObject.Predmet.ProtuStrankaListFormatedWithAdressOIB_1">
      <item>VIRTUALIZACIJA-RAČUNALSTVO d.o.o., OIB 12630646389, Ilica 387, 10000 Zagreb</item>
    </derivirana_varijabla>
  </DomainObject.Predmet.ProtuStrankaListFormatedWithAdressOIB>
  <DomainObject.Predmet.ProtuStrankaListNazivFormated>
    <izvorni_sadrzaj>
      <item>VIRTUALIZACIJA-RAČUNALSTVO d.o.o.</item>
    </izvorni_sadrzaj>
    <derivirana_varijabla naziv="DomainObject.Predmet.ProtuStrankaListNazivFormated_1">
      <item>VIRTUALIZACIJA-RAČUNALSTVO d.o.o.</item>
    </derivirana_varijabla>
  </DomainObject.Predmet.ProtuStrankaListNazivFormated>
  <DomainObject.Predmet.ProtuStrankaListNazivFormatedOIB>
    <izvorni_sadrzaj>
      <item>VIRTUALIZACIJA-RAČUNALSTVO d.o.o., OIB 12630646389</item>
    </izvorni_sadrzaj>
    <derivirana_varijabla naziv="DomainObject.Predmet.ProtuStrankaListNazivFormatedOIB_1">
      <item>VIRTUALIZACIJA-RAČUNALSTVO d.o.o., OIB 12630646389</item>
    </derivirana_varijabla>
  </DomainObject.Predmet.ProtuStrankaListNazivFormatedOIB>
  <DomainObject.Predmet.OstaliListFormated>
    <izvorni_sadrzaj>
      <item>Kristijan Lekšić</item>
    </izvorni_sadrzaj>
    <derivirana_varijabla naziv="DomainObject.Predmet.OstaliListFormated_1">
      <item>Kristijan Lekšić</item>
    </derivirana_varijabla>
  </DomainObject.Predmet.OstaliListFormated>
  <DomainObject.Predmet.OstaliListFormatedOIB>
    <izvorni_sadrzaj>
      <item>Kristijan Lekšić, OIB 43440966640</item>
    </izvorni_sadrzaj>
    <derivirana_varijabla naziv="DomainObject.Predmet.OstaliListFormatedOIB_1">
      <item>Kristijan Lekšić, OIB 43440966640</item>
    </derivirana_varijabla>
  </DomainObject.Predmet.OstaliListFormatedOIB>
  <DomainObject.Predmet.OstaliListFormatedWithAdress>
    <izvorni_sadrzaj>
      <item>Kristijan Lekšić, Ulica Mahatme Gandhia 3, 10000 Zagreb</item>
    </izvorni_sadrzaj>
    <derivirana_varijabla naziv="DomainObject.Predmet.OstaliListFormatedWithAdress_1">
      <item>Kristijan Lekšić, Ulica Mahatme Gandhia 3, 10000 Zagreb</item>
    </derivirana_varijabla>
  </DomainObject.Predmet.OstaliListFormatedWithAdress>
  <DomainObject.Predmet.OstaliListFormatedWithAdressOIB>
    <izvorni_sadrzaj>
      <item>Kristijan Lekšić, OIB 43440966640, Ulica Mahatme Gandhia 3, 10000 Zagreb</item>
    </izvorni_sadrzaj>
    <derivirana_varijabla naziv="DomainObject.Predmet.OstaliListFormatedWithAdressOIB_1">
      <item>Kristijan Lekšić, OIB 43440966640, Ulica Mahatme Gandhia 3, 10000 Zagreb</item>
    </derivirana_varijabla>
  </DomainObject.Predmet.OstaliListFormatedWithAdressOIB>
  <DomainObject.Predmet.OstaliListNazivFormated>
    <izvorni_sadrzaj>
      <item>Kristijan Lekšić</item>
    </izvorni_sadrzaj>
    <derivirana_varijabla naziv="DomainObject.Predmet.OstaliListNazivFormated_1">
      <item>Kristijan Lekšić</item>
    </derivirana_varijabla>
  </DomainObject.Predmet.OstaliListNazivFormated>
  <DomainObject.Predmet.OstaliListNazivFormatedOIB>
    <izvorni_sadrzaj>
      <item>Kristijan Lekšić, OIB 43440966640</item>
    </izvorni_sadrzaj>
    <derivirana_varijabla naziv="DomainObject.Predmet.OstaliListNazivFormatedOIB_1">
      <item>Kristijan Lekšić, OIB 43440966640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VIRTUALIZACIJA-RAČUNALSTVO d.o.o.</izvorni_sadrzaj>
    <derivirana_varijabla naziv="DomainObject.Predmet.ProtustrankaIDrugi_1">VIRTUALIZACIJA-RAČUNALSTVO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VIRTUALIZACIJA-RAČUNALSTVO d.o.o., OIB 12630646389, Ilica 387, 10000 Zagreb</izvorni_sadrzaj>
    <derivirana_varijabla naziv="DomainObject.Predmet.ProtustrankaIDrugiAdressOIB_1">VIRTUALIZACIJA-RAČUNALSTVO d.o.o., OIB 12630646389,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VIRTUALIZACIJA-RAČUNALSTVO d.o.o.</item>
      <item>Kristijan Lekšić</item>
    </izvorni_sadrzaj>
    <derivirana_varijabla naziv="DomainObject.Predmet.SudioniciListNaziv_1">
      <item>FINA Regionalni centar Zagreb</item>
      <item>VIRTUALIZACIJA-RAČUNALSTVO d.o.o.</item>
      <item>Kristijan Lekšić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</izvorni_sadrzaj>
    <derivirana_varijabla naziv="DomainObject.Predmet.SudioniciListAdressOIB_1"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12630646389</item>
      <item>, OIB 43440966640</item>
    </izvorni_sadrzaj>
    <derivirana_varijabla naziv="DomainObject.Predmet.SudioniciListNazivOIB_1">
      <item>, OIB 85821130368</item>
      <item>, OIB 12630646389</item>
      <item>, OIB 43440966640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2773</properties:Characters>
  <properties:Lines>66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2016-05-30T09:02:00Z</dcterms:created>
  <dc:creator>Vinka Mihalinčić</dc:creator>
  <cp:lastModifiedBy>Vinka Mihalinčić</cp:lastModifiedBy>
  <cp:lastPrinted>2016-05-30T09:03:00Z</cp:lastPrinted>
  <dcterms:modified xmlns:xsi="http://www.w3.org/2001/XMLSchema-instance" xsi:type="dcterms:W3CDTF">2016-05-30T09:05:00Z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