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2f22" w14:paraId="9662f2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2773CA">
        <w:rPr>
          <w:rFonts w:cs="Times New Roman" w:eastAsia="Times New Roman"/>
          <w:noProof/>
          <w:szCs w:val="20"/>
          <w:lang w:eastAsia="hr-HR"/>
        </w:rPr>
        <w:t xml:space="preserve">                5. St-469/2017-2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773CA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2773CA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773CA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2773CA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</w:t>
      </w:r>
      <w:proofErr w:type="spellStart"/>
      <w:r w:rsidRPr="002773CA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2773CA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2773CA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2773CA">
        <w:rPr>
          <w:rFonts w:cs="Times New Roman" w:eastAsia="Times New Roman"/>
          <w:szCs w:val="20"/>
          <w:lang w:eastAsia="hr-HR"/>
        </w:rPr>
        <w:t xml:space="preserve"> 31, MBS: 080053446, OIB: 82411637575, 4. siječnja 2018.</w:t>
      </w:r>
      <w:r w:rsidRPr="002773C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>r i j e š i o   j e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proofErr w:type="spellStart"/>
      <w:r w:rsidRPr="002773CA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2773CA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2773CA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2773CA">
        <w:rPr>
          <w:rFonts w:cs="Times New Roman" w:eastAsia="Times New Roman"/>
          <w:szCs w:val="20"/>
          <w:lang w:eastAsia="hr-HR"/>
        </w:rPr>
        <w:t xml:space="preserve"> 31, MBS: 080053446, OIB: 82411637575.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1. veljače 2018. u 9,00 sati u ovome sudu u Bjelovaru, Šetalište dr. </w:t>
      </w:r>
      <w:proofErr w:type="spellStart"/>
      <w:r w:rsidRPr="002773CA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773C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773C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773CA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- zakonski zastupnik dužnika Ivica Milković. 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>III. Nalaže se zakonskom zastupniku dužnika Ivici Milkoviću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>Obrazloženje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14. travnja 2016. Trgovačkom sudu u Zagrebu podnijela prijedlog za otvaranje stečajnog postupka nad dužnikom</w:t>
      </w:r>
      <w:r w:rsidRPr="002773C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773CA">
        <w:rPr>
          <w:rFonts w:cs="Times New Roman" w:eastAsia="Times New Roman"/>
          <w:szCs w:val="20"/>
          <w:lang w:eastAsia="hr-HR"/>
        </w:rPr>
        <w:t>Trgopromet</w:t>
      </w:r>
      <w:proofErr w:type="spellEnd"/>
      <w:r w:rsidRPr="002773CA">
        <w:rPr>
          <w:rFonts w:cs="Times New Roman" w:eastAsia="Times New Roman"/>
          <w:szCs w:val="20"/>
          <w:lang w:eastAsia="hr-HR"/>
        </w:rPr>
        <w:t xml:space="preserve">-M d.o.o. za trgovinu i usluge, Zagreb, </w:t>
      </w:r>
      <w:proofErr w:type="spellStart"/>
      <w:r w:rsidRPr="002773CA">
        <w:rPr>
          <w:rFonts w:cs="Times New Roman" w:eastAsia="Times New Roman"/>
          <w:szCs w:val="20"/>
          <w:lang w:eastAsia="hr-HR"/>
        </w:rPr>
        <w:t>Vukomerec</w:t>
      </w:r>
      <w:proofErr w:type="spellEnd"/>
      <w:r w:rsidRPr="002773CA">
        <w:rPr>
          <w:rFonts w:cs="Times New Roman" w:eastAsia="Times New Roman"/>
          <w:szCs w:val="20"/>
          <w:lang w:eastAsia="hr-HR"/>
        </w:rPr>
        <w:t xml:space="preserve"> 31, koji je zaprimljen pod brojem St-3680/2016. 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257 dana, u ukupnom iznosu od 85.463,62 kn, u koji iznos je uračunata kamata i naknada </w:t>
      </w:r>
      <w:r w:rsidRPr="002773CA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2773CA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St-3680/2016 ustupljen je Trgovačkom sudu u Bjelovaru  na daljnji postupak. 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U Bjelovaru, 4. siječnja </w:t>
      </w:r>
      <w:r w:rsidRPr="002773CA">
        <w:rPr>
          <w:rFonts w:cs="Times New Roman" w:eastAsia="Times New Roman"/>
          <w:noProof/>
          <w:szCs w:val="20"/>
          <w:lang w:eastAsia="hr-HR"/>
        </w:rPr>
        <w:t>2018.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773C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2773CA" w:rsidP="002773CA" w:rsidR="002773CA" w:rsidRPr="002773C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773C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2773CA" w:rsidP="002773CA" w:rsidR="002773CA" w:rsidRPr="002773C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2773C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 xml:space="preserve">      </w:t>
      </w:r>
    </w:p>
    <w:p w:rsidRDefault="002773CA" w:rsidP="002773CA" w:rsidR="002773CA" w:rsidRPr="002773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773CA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3CA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20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St-552/2017-2</izvorni_sadrzaj>
    <derivirana_varijabla naziv="DomainObject.Oznaka_1">St-552/2017-2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TRGOVINA FAZAN jednostavno društvo s ograničenom odgovornošću zastupanog po punomoćniku Juraj Pavliša</izvorni_sadrzaj>
    <derivirana_varijabla naziv="DomainObject.Predmet.ProtustrankaFormated_1">  UGOSTITELJSTVO TRGOVINA FAZAN jednostavno društvo s ograničenom odgovornošću zastupanog po punomoćniku Juraj Pavliša</derivirana_varijabla>
  </DomainObject.Predmet.ProtustrankaFormated>
  <DomainObject.Predmet.ProtustrankaFormatedOIB>
    <izvorni_sadrzaj>  UGOSTITELJSTVO TRGOVINA FAZAN jednostavno društvo s ograničenom odgovornošću, OIB 25436586189 zastupanog po punomoćniku Juraj Pavliša</izvorni_sadrzaj>
    <derivirana_varijabla naziv="DomainObject.Predmet.ProtustrankaFormatedOIB_1">  UGOSTITELJSTVO TRGOVINA FAZAN jednostavno društvo s ograničenom odgovornošću, OIB 25436586189 zastupanog po punomoćniku Juraj Pavliša</derivirana_varijabla>
  </DomainObject.Predmet.ProtustrankaFormatedOIB>
  <DomainObject.Predmet.ProtustrankaFormatedWithAdress>
    <izvorni_sadrzaj> UGOSTITELJSTVO TRGOVINA FAZAN jednostavno društvo s ograničenom odgovornošću, Maturovec 25, 49217 Maturovec zastupanog po punomoćniku Juraj Pavliša</izvorni_sadrzaj>
    <derivirana_varijabla naziv="DomainObject.Predmet.ProtustrankaFormatedWithAdress_1"> UGOSTITELJSTVO TRGOVINA FAZAN jednostavno društvo s ograničenom odgovornošću, Maturovec 25, 49217 Maturovec zastupanog po punomoćniku Juraj Pavliša</derivirana_varijabla>
  </DomainObject.Predmet.ProtustrankaFormatedWithAdress>
  <DomainObject.Predmet.ProtustrankaFormatedWithAdressOIB>
    <izvorni_sadrzaj> UGOSTITELJSTVO TRGOVINA FAZAN jednostavno društvo s ograničenom odgovornošću, OIB 25436586189, Maturovec 25, 49217 Maturovec zastupanog po punomoćniku Juraj Pavliša</izvorni_sadrzaj>
    <derivirana_varijabla naziv="DomainObject.Predmet.ProtustrankaFormatedWithAdressOIB_1"> UGOSTITELJSTVO TRGOVINA FAZAN jednostavno društvo s ograničenom odgovornošću, OIB 25436586189, Maturovec 25, 49217 Maturovec zastupanog po punomoćniku Juraj Pavliša</derivirana_varijabla>
  </DomainObject.Predmet.ProtustrankaFormatedWithAdressOIB>
  <DomainObject.Predmet.ProtustrankaWithAdress>
    <izvorni_sadrzaj>UGOSTITELJSTVO TRGOVINA FAZAN jednostavno društvo s ograničenom odgovornošću Maturovec 25, 49217 Maturovec</izvorni_sadrzaj>
    <derivirana_varijabla naziv="DomainObject.Predmet.ProtustrankaWithAdress_1">UGOSTITELJSTVO TRGOVINA FAZAN jednostavno društvo s ograničenom odgovornošću Maturovec 25, 49217 Maturovec</derivirana_varijabla>
  </DomainObject.Predmet.ProtustrankaWithAdress>
  <DomainObject.Predmet.ProtustrankaWithAdressOIB>
    <izvorni_sadrzaj>UGOSTITELJSTVO TRGOVINA FAZAN jednostavno društvo s ograničenom odgovornošću, OIB 25436586189, Maturovec 25, 49217 Maturovec</izvorni_sadrzaj>
    <derivirana_varijabla naziv="DomainObject.Predmet.ProtustrankaWithAdressOIB_1">UGOSTITELJSTVO TRGOVINA FAZAN jednostavno društvo s ograničenom odgovornošću, OIB 25436586189, Maturovec 25, 49217 Maturovec</derivirana_varijabla>
  </DomainObject.Predmet.ProtustrankaWithAdressOIB>
  <DomainObject.Predmet.ProtustrankaNazivFormated>
    <izvorni_sadrzaj>UGOSTITELJSTVO TRGOVINA FAZAN jednostavno društvo s ograničenom odgovornošću</izvorni_sadrzaj>
    <derivirana_varijabla naziv="DomainObject.Predmet.ProtustrankaNazivFormated_1">UGOSTITELJSTVO TRGOVINA FAZAN jednostavno društvo s ograničenom odgovornošću</derivirana_varijabla>
  </DomainObject.Predmet.ProtustrankaNazivFormated>
  <DomainObject.Predmet.ProtustrankaNazivFormatedOIB>
    <izvorni_sadrzaj>UGOSTITELJSTVO TRGOVINA FAZAN jednostavno društvo s ograničenom odgovornošću, OIB 25436586189</izvorni_sadrzaj>
    <derivirana_varijabla naziv="DomainObject.Predmet.ProtustrankaNazivFormatedOIB_1">UGOSTITELJSTVO TRGOVINA FAZAN jednostavno društvo s ograničenom odgovornošću, OIB 25436586189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TRGOVINA FAZAN jednostavno društvo s ograničenom odgovornošću zastupanog po punomoćniku Juraj Pavliša</item>
    </izvorni_sadrzaj>
    <derivirana_varijabla naziv="DomainObject.Predmet.ProtuStrankaListFormated_1">
      <item>UGOSTITELJSTVO TRGOVINA FAZAN jednostavno društvo s ograničenom odgovornošću zastupanog po punomoćniku Juraj Pavliša</item>
    </derivirana_varijabla>
  </DomainObject.Predmet.ProtuStrankaListFormated>
  <DomainObject.Predmet.ProtuStrankaListFormatedOIB>
    <izvorni_sadrzaj>
      <item>UGOSTITELJSTVO TRGOVINA FAZAN jednostavno društvo s ograničenom odgovornošću, OIB 25436586189 zastupanog po punomoćniku Juraj Pavliša</item>
    </izvorni_sadrzaj>
    <derivirana_varijabla naziv="DomainObject.Predmet.ProtuStrankaListFormatedOIB_1">
      <item>UGOSTITELJSTVO TRGOVINA FAZAN jednostavno društvo s ograničenom odgovornošću, OIB 25436586189 zastupanog po punomoćniku Juraj Pavliša</item>
    </derivirana_varijabla>
  </DomainObject.Predmet.ProtuStrankaListFormatedOIB>
  <DomainObject.Predmet.ProtuStrankaListFormatedWithAdress>
    <izvorni_sadrzaj>
      <item>UGOSTITELJSTVO TRGOVINA FAZAN jednostavno društvo s ograničenom odgovornošću, Maturovec 25, 49217 Maturovec zastupanog po punomoćniku Juraj Pavliša</item>
    </izvorni_sadrzaj>
    <derivirana_varijabla naziv="DomainObject.Predmet.ProtuStrankaListFormatedWithAdress_1">
      <item>UGOSTITELJSTVO TRGOVINA FAZAN jednostavno društvo s ograničenom odgovornošću, Maturovec 25, 49217 Maturovec zastupanog po punomoćniku Juraj Pavliša</item>
    </derivirana_varijabla>
  </DomainObject.Predmet.ProtuStrankaListFormatedWithAdress>
  <DomainObject.Predmet.ProtuStrankaListFormatedWithAdressOIB>
    <izvorni_sadrzaj>
      <item>UGOSTITELJSTVO TRGOVINA FAZAN jednostavno društvo s ograničenom odgovornošću, OIB 25436586189, Maturovec 25, 49217 Maturovec zastupanog po punomoćniku Juraj Pavliša</item>
    </izvorni_sadrzaj>
    <derivirana_varijabla naziv="DomainObject.Predmet.ProtuStrankaListFormatedWithAdressOIB_1">
      <item>UGOSTITELJSTVO TRGOVINA FAZAN jednostavno društvo s ograničenom odgovornošću, OIB 25436586189, Maturovec 25, 49217 Maturovec zastupanog po punomoćniku Juraj Pavliša</item>
    </derivirana_varijabla>
  </DomainObject.Predmet.ProtuStrankaListFormatedWithAdressOIB>
  <DomainObject.Predmet.ProtuStrankaListNazivFormated>
    <izvorni_sadrzaj>
      <item>UGOSTITELJSTVO TRGOVINA FAZAN jednostavno društvo s ograničenom odgovornošću</item>
    </izvorni_sadrzaj>
    <derivirana_varijabla naziv="DomainObject.Predmet.ProtuStrankaListNazivFormated_1">
      <item>UGOSTITELJSTVO TRGOVINA FAZAN jednostavno društvo s ograničenom odgovornošću</item>
    </derivirana_varijabla>
  </DomainObject.Predmet.ProtuStrankaListNazivFormated>
  <DomainObject.Predmet.ProtuStrankaListNazivFormatedOIB>
    <izvorni_sadrzaj>
      <item>UGOSTITELJSTVO TRGOVINA FAZAN jednostavno društvo s ograničenom odgovornošću, OIB 25436586189</item>
    </izvorni_sadrzaj>
    <derivirana_varijabla naziv="DomainObject.Predmet.ProtuStrankaListNazivFormatedOIB_1">
      <item>UGOSTITELJSTVO TRGOVINA FAZAN jednostavno društvo s ograničenom odgovornošću, OIB 25436586189</item>
    </derivirana_varijabla>
  </DomainObject.Predmet.ProtuStrankaListNazivFormatedOIB>
  <DomainObject.Predmet.OstaliListFormated>
    <izvorni_sadrzaj>
      <item>Juraj Pavliša punomoćnik sudionika u postupku UGOSTITELJSTVO TRGOVINA FAZAN jednostavno društvo s ograničenom odgovornošću</item>
    </izvorni_sadrzaj>
    <derivirana_varijabla naziv="DomainObject.Predmet.OstaliListFormated_1">
      <item>Juraj Pavliša punomoćnik sudionika u postupku UGOSTITELJSTVO TRGOVINA FAZAN jednostavno društvo s ograničenom odgovornošću</item>
    </derivirana_varijabla>
  </DomainObject.Predmet.OstaliListFormated>
  <DomainObject.Predmet.OstaliListFormatedOIB>
    <izvorni_sadrzaj>
      <item>Juraj Pavliša, OIB 77711096572 punomoćnik sudionika u postupku UGOSTITELJSTVO TRGOVINA FAZAN jednostavno društvo s ograničenom odgovornošću</item>
    </izvorni_sadrzaj>
    <derivirana_varijabla naziv="DomainObject.Predmet.OstaliListFormatedOIB_1">
      <item>Juraj Pavliša, OIB 77711096572 punomoćnik sudionika u postupku UGOSTITELJSTVO TRGOVINA FAZAN jednostavno društvo s ograničenom odgovornošću</item>
    </derivirana_varijabla>
  </DomainObject.Predmet.OstaliListFormatedOIB>
  <DomainObject.Predmet.OstaliListFormatedWithAdress>
    <izvorni_sadrzaj>
      <item>Juraj Pavliša, Maturovec 25, 49217 Maturovec punomoćnik sudionika u postupku UGOSTITELJSTVO TRGOVINA FAZAN jednostavno društvo s ograničenom odgovornošću</item>
    </izvorni_sadrzaj>
    <derivirana_varijabla naziv="DomainObject.Predmet.OstaliListFormatedWithAdress_1">
      <item>Juraj Pavliša, Maturovec 25, 49217 Maturovec punomoćnik sudionika u postupku UGOSTITELJSTVO TRGOVINA FAZAN jednostavno društvo s ograničenom odgovornošću</item>
    </derivirana_varijabla>
  </DomainObject.Predmet.OstaliListFormatedWithAdress>
  <DomainObject.Predmet.OstaliListFormatedWithAdressOIB>
    <izvorni_sadrzaj>
      <item>Juraj Pavliša, OIB 77711096572, Maturovec 25, 49217 Maturovec punomoćnik sudionika u postupku UGOSTITELJSTVO TRGOVINA FAZAN jednostavno društvo s ograničenom odgovornošću</item>
    </izvorni_sadrzaj>
    <derivirana_varijabla naziv="DomainObject.Predmet.OstaliListFormatedWithAdressOIB_1">
      <item>Juraj Pavliša, OIB 77711096572, Maturovec 25, 49217 Maturovec punomoćnik sudionika u postupku UGOSTITELJSTVO TRGOVINA FAZAN jednostavno društvo s ograničenom odgovornošću</item>
    </derivirana_varijabla>
  </DomainObject.Predmet.OstaliListFormatedWithAdressOIB>
  <DomainObject.Predmet.OstaliListNazivFormated>
    <izvorni_sadrzaj>
      <item>Juraj Pavliša</item>
    </izvorni_sadrzaj>
    <derivirana_varijabla naziv="DomainObject.Predmet.OstaliListNazivFormated_1">
      <item>Juraj Pavliša</item>
    </derivirana_varijabla>
  </DomainObject.Predmet.OstaliListNazivFormated>
  <DomainObject.Predmet.OstaliListNazivFormatedOIB>
    <izvorni_sadrzaj>
      <item>Juraj Pavliša, OIB 77711096572</item>
    </izvorni_sadrzaj>
    <derivirana_varijabla naziv="DomainObject.Predmet.OstaliListNazivFormatedOIB_1">
      <item>Juraj Pavliša, OIB 77711096572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St-552/2017-2</izvorni_sadrzaj>
    <derivirana_varijabla naziv="DomainObject.PoslovniBrojDokumenta_1">St-552/2017-2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TRGOVINA FAZAN jednostavno društvo s ograničenom odgovornošću</izvorni_sadrzaj>
    <derivirana_varijabla naziv="DomainObject.Predmet.ProtustrankaIDrugi_1">UGOSTITELJSTVO TRGOVINA FAZAN jednostavno društvo s ograničenom odgovornošću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UGOSTITELJSTVO TRGOVINA FAZAN jednostavno društvo s ograničenom odgovornošću, OIB 25436586189, Maturovec 25, 49217 Maturovec</izvorni_sadrzaj>
    <derivirana_varijabla naziv="DomainObject.Predmet.ProtustrankaIDrugiAdressOIB_1">UGOSTITELJSTVO TRGOVINA FAZAN jednostavno društvo s ograničenom odgovornošću, OIB 25436586189, Maturovec 25, 49217 Maturovec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TRGOVINA FAZAN jednostavno društvo s ograničenom odgovornošću</item>
      <item>FINA Regionalni centar Zagreb</item>
      <item>Juraj Pavliša</item>
    </izvorni_sadrzaj>
    <derivirana_varijabla naziv="DomainObject.Predmet.SudioniciListNaziv_1">
      <item>UGOSTITELJSTVO TRGOVINA FAZAN jednostavno društvo s ograničenom odgovornošću</item>
      <item>FINA Regionalni centar Zagreb</item>
      <item>Juraj Pavliša</item>
    </derivirana_varijabla>
  </DomainObject.Predmet.SudioniciListNaziv>
  <DomainObject.Predmet.SudioniciListAdressOIB>
    <izvorni_sadrzaj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</izvorni_sadrzaj>
    <derivirana_varijabla naziv="DomainObject.Predmet.SudioniciListAdressOIB_1">
      <item>UGOSTITELJSTVO TRGOVINA FAZAN jednostavno društvo s ograničenom odgovornošću, OIB 25436586189, Maturovec 25,49217 Maturovec</item>
      <item>FINA Regionalni centar Zagreb, OIB 85821130368, Trg svibanjskih žrtava 1995. br. 1,10000 Zagreb</item>
      <item>Juraj Pavliša, OIB 77711096572, Maturovec 25,49217 Maturovec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30C42C-608F-4FBB-98F0-A05176F0E2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2962</properties:Characters>
  <properties:Lines>84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2018-01-04T13:26:00Z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St-552/2017-2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