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3cbe" w14:paraId="56c3cb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70B25">
        <w:t>505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70B25">
        <w:t>SIGMA d.o.o.</w:t>
      </w:r>
      <w:r w:rsidR="008E255E">
        <w:t xml:space="preserve"> za posredovanje, „u likvidaciji“</w:t>
      </w:r>
      <w:r w:rsidR="00570B25">
        <w:t>, Šibenik, Put kroz Meterize 43, OIB: 98576451727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4F31B4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8E255E">
        <w:t>SIGMA d.o.o. za posredovanje, „u likvidaciji“, Šibenik, Put kroz Meterize 43, OIB: 98576451727</w:t>
      </w:r>
      <w:r w:rsidR="007046CC">
        <w:t xml:space="preserve">, sa danom </w:t>
      </w:r>
      <w:r>
        <w:t>2</w:t>
      </w:r>
      <w:r w:rsidR="004F31B4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4F31B4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4F31B4">
        <w:t>Zdenko Krstić iz Osijeka, Županijska 2, OIB: 13827089798.</w:t>
      </w:r>
    </w:p>
    <w:p w:rsidRDefault="004F31B4" w:rsidP="004F31B4" w:rsidR="004F31B4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8E255E">
        <w:t>SIGMA d.o.o. za posredovanje, „u likvidaciji“, Šibenik, Put kroz Meterize 43, OIB: 98576451727</w:t>
      </w:r>
      <w:r>
        <w:t xml:space="preserve">, sa danom </w:t>
      </w:r>
      <w:r w:rsidR="00EB4DE6">
        <w:t>2</w:t>
      </w:r>
      <w:r w:rsidR="004F31B4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B4DE6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8E255E">
        <w:t>SIGMA d.o.o. za posredovanje, „u likvidaciji“, Šibenik, Put kroz Meterize 43, OIB: 98576451727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570B25">
        <w:t>505</w:t>
      </w:r>
      <w:r>
        <w:t>/2015</w:t>
      </w:r>
      <w:r w:rsidR="007046CC">
        <w:t xml:space="preserve"> od dana </w:t>
      </w:r>
      <w:r w:rsidR="00A4361C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570B25">
        <w:t>likvidatora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0C025D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A4361C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4F31B4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EF7" w:rsidP="00EB4DE6" w:rsidR="00A73EF7">
      <w:r>
        <w:separator/>
      </w:r>
    </w:p>
  </w:endnote>
  <w:endnote w:id="0" w:type="continuationSeparator">
    <w:p w:rsidRDefault="00A73EF7" w:rsidP="00EB4DE6" w:rsidR="00A73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EF7" w:rsidP="00EB4DE6" w:rsidR="00A73EF7">
      <w:r>
        <w:separator/>
      </w:r>
    </w:p>
  </w:footnote>
  <w:footnote w:id="0" w:type="continuationSeparator">
    <w:p w:rsidRDefault="00A73EF7" w:rsidP="00EB4DE6" w:rsidR="00A73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A7C03">
      <w:rPr>
        <w:noProof/>
      </w:rPr>
      <w:t>2</w:t>
    </w:r>
    <w:r>
      <w:fldChar w:fldCharType="end"/>
    </w:r>
    <w:r>
      <w:t xml:space="preserve">                            </w:t>
    </w:r>
    <w:r w:rsidR="00570B25">
      <w:t xml:space="preserve">                        9 St-505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377E9"/>
    <w:rsid w:val="0004786B"/>
    <w:rsid w:val="000C025D"/>
    <w:rsid w:val="000F1D29"/>
    <w:rsid w:val="001E2304"/>
    <w:rsid w:val="002A577B"/>
    <w:rsid w:val="003038A0"/>
    <w:rsid w:val="00331090"/>
    <w:rsid w:val="00347B56"/>
    <w:rsid w:val="00443EDD"/>
    <w:rsid w:val="004F31B4"/>
    <w:rsid w:val="00527C04"/>
    <w:rsid w:val="00570B25"/>
    <w:rsid w:val="005944A7"/>
    <w:rsid w:val="007046CC"/>
    <w:rsid w:val="007866BC"/>
    <w:rsid w:val="008E255E"/>
    <w:rsid w:val="00940D44"/>
    <w:rsid w:val="009E768C"/>
    <w:rsid w:val="00A05719"/>
    <w:rsid w:val="00A4361C"/>
    <w:rsid w:val="00A73EF7"/>
    <w:rsid w:val="00AC5066"/>
    <w:rsid w:val="00C84E3C"/>
    <w:rsid w:val="00CA7C03"/>
    <w:rsid w:val="00CB4E78"/>
    <w:rsid w:val="00EB4DE6"/>
    <w:rsid w:val="00FC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d.o.o. za posredovanje, "u likvidaciji"</izvorni_sadrzaj>
    <derivirana_varijabla naziv="DomainObject.Predmet.ProtustrankaFormated_1">  SIGMA d.o.o. za posredovanje, "u likvidaciji"</derivirana_varijabla>
  </DomainObject.Predmet.ProtustrankaFormated>
  <DomainObject.Predmet.ProtustrankaFormatedOIB>
    <izvorni_sadrzaj>  SIGMA d.o.o. za posredovanje, "u likvidaciji", OIB 98576451727</izvorni_sadrzaj>
    <derivirana_varijabla naziv="DomainObject.Predmet.ProtustrankaFormatedOIB_1">  SIGMA d.o.o. za posredovanje, "u likvidaciji", OIB 98576451727</derivirana_varijabla>
  </DomainObject.Predmet.ProtustrankaFormatedOIB>
  <DomainObject.Predmet.ProtustrankaFormatedWithAdress>
    <izvorni_sadrzaj> SIGMA d.o.o. za posredovanje, "u likvidaciji", Put kroz Meterize 43 , 22000 Šibenik</izvorni_sadrzaj>
    <derivirana_varijabla naziv="DomainObject.Predmet.ProtustrankaFormatedWithAdress_1"> SIGMA d.o.o. za posredovanje, "u likvidaciji", Put kroz Meterize 43 , 22000 Šibenik</derivirana_varijabla>
  </DomainObject.Predmet.ProtustrankaFormatedWithAdress>
  <DomainObject.Predmet.ProtustrankaFormatedWithAdressOIB>
    <izvorni_sadrzaj> SIGMA d.o.o. za posredovanje, "u likvidaciji", OIB 98576451727, Put kroz Meterize 43 , 22000 Šibenik</izvorni_sadrzaj>
    <derivirana_varijabla naziv="DomainObject.Predmet.ProtustrankaFormatedWithAdressOIB_1"> SIGMA d.o.o. za posredovanje, "u likvidaciji", OIB 98576451727, Put kroz Meterize 43 , 22000 Šibenik</derivirana_varijabla>
  </DomainObject.Predmet.ProtustrankaFormatedWithAdressOIB>
  <DomainObject.Predmet.ProtustrankaWithAdress>
    <izvorni_sadrzaj>SIGMA d.o.o. za posredovanje, "u likvidaciji" Put kroz Meterize 43 , 22000 Šibenik</izvorni_sadrzaj>
    <derivirana_varijabla naziv="DomainObject.Predmet.ProtustrankaWithAdress_1">SIGMA d.o.o. za posredovanje, "u likvidaciji" Put kroz Meterize 43 , 22000 Šibenik</derivirana_varijabla>
  </DomainObject.Predmet.ProtustrankaWithAdress>
  <DomainObject.Predmet.ProtustrankaWithAdressOIB>
    <izvorni_sadrzaj>SIGMA d.o.o. za posredovanje, "u likvidaciji", OIB 98576451727, Put kroz Meterize 43 , 22000 Šibenik</izvorni_sadrzaj>
    <derivirana_varijabla naziv="DomainObject.Predmet.ProtustrankaWithAdressOIB_1">SIGMA d.o.o. za posredovanje, "u likvidaciji", OIB 98576451727, Put kroz Meterize 43 , 22000 Šibenik</derivirana_varijabla>
  </DomainObject.Predmet.ProtustrankaWithAdressOIB>
  <DomainObject.Predmet.ProtustrankaNazivFormated>
    <izvorni_sadrzaj>SIGMA d.o.o. za posredovanje, "u likvidaciji"</izvorni_sadrzaj>
    <derivirana_varijabla naziv="DomainObject.Predmet.ProtustrankaNazivFormated_1">SIGMA d.o.o. za posredovanje, "u likvidaciji"</derivirana_varijabla>
  </DomainObject.Predmet.ProtustrankaNazivFormated>
  <DomainObject.Predmet.ProtustrankaNazivFormatedOIB>
    <izvorni_sadrzaj>SIGMA d.o.o. za posredovanje, "u likvidaciji", OIB 98576451727</izvorni_sadrzaj>
    <derivirana_varijabla naziv="DomainObject.Predmet.ProtustrankaNazivFormatedOIB_1">SIGMA d.o.o. za posredovanje, "u likvidaciji", OIB 98576451727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SIGMA d.o.o. za posredovanje, "u likvidaciji"</item>
    </izvorni_sadrzaj>
    <derivirana_varijabla naziv="DomainObject.Predmet.ProtuStrankaListFormated_1">
      <item>SIGMA d.o.o. za posredovanje, "u likvidaciji"</item>
    </derivirana_varijabla>
  </DomainObject.Predmet.ProtuStrankaListFormated>
  <DomainObject.Predmet.ProtuStrankaListFormatedOIB>
    <izvorni_sadrzaj>
      <item>SIGMA d.o.o. za posredovanje, "u likvidaciji", OIB 98576451727</item>
    </izvorni_sadrzaj>
    <derivirana_varijabla naziv="DomainObject.Predmet.ProtuStrankaListFormatedOIB_1">
      <item>SIGMA d.o.o. za posredovanje, "u likvidaciji", OIB 98576451727</item>
    </derivirana_varijabla>
  </DomainObject.Predmet.ProtuStrankaListFormatedOIB>
  <DomainObject.Predmet.ProtuStrankaListFormatedWithAdress>
    <izvorni_sadrzaj>
      <item>SIGMA d.o.o. za posredovanje, "u likvidaciji", Put kroz Meterize 43 , 22000 Šibenik</item>
    </izvorni_sadrzaj>
    <derivirana_varijabla naziv="DomainObject.Predmet.ProtuStrankaListFormatedWithAdress_1">
      <item>SIGMA d.o.o. za posredovanje, "u likvidaciji", Put kroz Meterize 43 , 22000 Šibenik</item>
    </derivirana_varijabla>
  </DomainObject.Predmet.ProtuStrankaListFormatedWithAdress>
  <DomainObject.Predmet.ProtuStrankaListFormatedWithAdressOIB>
    <izvorni_sadrzaj>
      <item>SIGMA d.o.o. za posredovanje, "u likvidaciji", OIB 98576451727, Put kroz Meterize 43 , 22000 Šibenik</item>
    </izvorni_sadrzaj>
    <derivirana_varijabla naziv="DomainObject.Predmet.ProtuStrankaListFormatedWithAdressOIB_1">
      <item>SIGMA d.o.o. za posredovanje, "u likvidaciji", OIB 98576451727, Put kroz Meterize 43 , 22000 Šibenik</item>
    </derivirana_varijabla>
  </DomainObject.Predmet.ProtuStrankaListFormatedWithAdressOIB>
  <DomainObject.Predmet.ProtuStrankaListNazivFormated>
    <izvorni_sadrzaj>
      <item>SIGMA d.o.o. za posredovanje, "u likvidaciji"</item>
    </izvorni_sadrzaj>
    <derivirana_varijabla naziv="DomainObject.Predmet.ProtuStrankaListNazivFormated_1">
      <item>SIGMA d.o.o. za posredovanje, "u likvidaciji"</item>
    </derivirana_varijabla>
  </DomainObject.Predmet.ProtuStrankaListNazivFormated>
  <DomainObject.Predmet.ProtuStrankaListNazivFormatedOIB>
    <izvorni_sadrzaj>
      <item>SIGMA d.o.o. za posredovanje, "u likvidaciji", OIB 98576451727</item>
    </izvorni_sadrzaj>
    <derivirana_varijabla naziv="DomainObject.Predmet.ProtuStrankaListNazivFormatedOIB_1">
      <item>SIGMA d.o.o. za posredovanje, "u likvidaciji", OIB 98576451727</item>
    </derivirana_varijabla>
  </DomainObject.Predmet.ProtuStrankaListNazivFormatedOIB>
  <DomainObject.Predmet.OstaliListFormated>
    <izvorni_sadrzaj>
      <item>Diana Junaković</item>
    </izvorni_sadrzaj>
    <derivirana_varijabla naziv="DomainObject.Predmet.OstaliListFormated_1">
      <item>Diana Junaković</item>
    </derivirana_varijabla>
  </DomainObject.Predmet.OstaliListFormated>
  <DomainObject.Predmet.OstaliListFormatedOIB>
    <izvorni_sadrzaj>
      <item>Diana Junaković, OIB 36356526648</item>
    </izvorni_sadrzaj>
    <derivirana_varijabla naziv="DomainObject.Predmet.OstaliListFormatedOIB_1">
      <item>Diana Junaković, OIB 36356526648</item>
    </derivirana_varijabla>
  </DomainObject.Predmet.OstaliListFormatedOIB>
  <DomainObject.Predmet.OstaliListFormatedWithAdress>
    <izvorni_sadrzaj>
      <item>Diana Junaković, Josipa Vogrinca 20, 10000 Zagreb</item>
    </izvorni_sadrzaj>
    <derivirana_varijabla naziv="DomainObject.Predmet.OstaliListFormatedWithAdress_1">
      <item>Diana Junaković, Josipa Vogrinca 20, 10000 Zagreb</item>
    </derivirana_varijabla>
  </DomainObject.Predmet.OstaliListFormatedWithAdress>
  <DomainObject.Predmet.OstaliListFormatedWithAdressOIB>
    <izvorni_sadrzaj>
      <item>Diana Junaković, OIB 36356526648, Josipa Vogrinca 20, 10000 Zagreb</item>
    </izvorni_sadrzaj>
    <derivirana_varijabla naziv="DomainObject.Predmet.OstaliListFormatedWithAdressOIB_1">
      <item>Diana Junaković, OIB 36356526648, Josipa Vogrinca 20, 10000 Zagreb</item>
    </derivirana_varijabla>
  </DomainObject.Predmet.OstaliListFormatedWithAdressOIB>
  <DomainObject.Predmet.OstaliListNazivFormated>
    <izvorni_sadrzaj>
      <item>Diana Junaković</item>
    </izvorni_sadrzaj>
    <derivirana_varijabla naziv="DomainObject.Predmet.OstaliListNazivFormated_1">
      <item>Diana Junaković</item>
    </derivirana_varijabla>
  </DomainObject.Predmet.OstaliListNazivFormated>
  <DomainObject.Predmet.OstaliListNazivFormatedOIB>
    <izvorni_sadrzaj>
      <item>Diana Junaković, OIB 36356526648</item>
    </izvorni_sadrzaj>
    <derivirana_varijabla naziv="DomainObject.Predmet.OstaliListNazivFormatedOIB_1">
      <item>Diana Junaković, OIB 36356526648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SIGMA d.o.o. za posredovanje, "u likvidaciji"</izvorni_sadrzaj>
    <derivirana_varijabla naziv="DomainObject.Predmet.ProtustrankaIDrugi_1">SIGMA d.o.o. za posredovanje, "u likvidaciji"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SIGMA d.o.o. za posredovanje, "u likvidaciji", OIB 98576451727, Put kroz Meterize 43 , 22000 Šibenik</izvorni_sadrzaj>
    <derivirana_varijabla naziv="DomainObject.Predmet.ProtustrankaIDrugiAdressOIB_1">SIGMA d.o.o. za posredovanje, "u likvidaciji", OIB 98576451727, Put kroz Meterize 43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SIGMA d.o.o. za posredovanje, "u likvidaciji"</item>
      <item>Diana Junaković</item>
    </izvorni_sadrzaj>
    <derivirana_varijabla naziv="DomainObject.Predmet.SudioniciListNaziv_1">
      <item>FINA - Podružnica Šibenik</item>
      <item>SIGMA d.o.o. za posredovanje, "u likvidaciji"</item>
      <item>Diana Junaković</item>
    </derivirana_varijabla>
  </DomainObject.Predmet.SudioniciListNaziv>
  <DomainObject.Predmet.SudioniciListAdressOIB>
    <izvorni_sadrzaj>
      <item>FINA - Podružnica Šibenik, OIB 85821130368, Perivoj L. Marune 1,22000 Dubrava Kod Šibenika</item>
      <item>SIGMA d.o.o. za posredovanje, "u likvidaciji", OIB 98576451727, Put kroz Meterize 43 ,22000 Šibenik</item>
      <item>Diana Junaković, OIB 36356526648, Josipa Vogrinca 20,10000 Zagreb</item>
    </izvorni_sadrzaj>
    <derivirana_varijabla naziv="DomainObject.Predmet.SudioniciListAdressOIB_1">
      <item>FINA - Podružnica Šibenik, OIB 85821130368, Perivoj L. Marune 1,22000 Dubrava Kod Šibenika</item>
      <item>SIGMA d.o.o. za posredovanje, "u likvidaciji", OIB 98576451727, Put kroz Meterize 43 ,22000 Šibenik</item>
      <item>Diana Junaković, OIB 36356526648, Josipa Vogrinca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98576451727</item>
      <item>, OIB 36356526648</item>
    </izvorni_sadrzaj>
    <derivirana_varijabla naziv="DomainObject.Predmet.SudioniciListNazivOIB_1">
      <item>, OIB 85821130368</item>
      <item>, OIB 98576451727</item>
      <item>, OIB 36356526648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473</properties:Words>
  <properties:Characters>2588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mgulin1</dc:creator>
  <cp:keywords/>
  <cp:lastModifiedBy>Katarina Benić</cp:lastModifiedBy>
  <cp:lastPrinted>2015-12-28T11:29:00Z</cp:lastPrinted>
  <dcterms:modified xmlns:xsi="http://www.w3.org/2001/XMLSchema-instance" xsi:type="dcterms:W3CDTF">2015-12-28T11:29:00Z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