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1f8a" w14:paraId="b9b1f8a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813622">
        <w:t>4</w:t>
      </w:r>
      <w:r w:rsidR="00A053FB">
        <w:t>41</w:t>
      </w:r>
      <w:r w:rsidR="003A2AE4">
        <w:t>7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12159">
        <w:t>4</w:t>
      </w:r>
      <w:r w:rsidR="00A053FB">
        <w:t>41</w:t>
      </w:r>
      <w:r w:rsidR="003A2AE4">
        <w:t>7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A053FB">
        <w:t>MIRIS, DODIR I OSMJEH d.o.o., OIB 14086722934, Krapina, Trg Ljudevita Gaja 1.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A053FB">
        <w:t>263.759,16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12159"/>
    <w:rsid w:val="003A1D14"/>
    <w:rsid w:val="003A2AE4"/>
    <w:rsid w:val="004B4B7E"/>
    <w:rsid w:val="00524D3D"/>
    <w:rsid w:val="006156D0"/>
    <w:rsid w:val="0064498B"/>
    <w:rsid w:val="00690733"/>
    <w:rsid w:val="006D3911"/>
    <w:rsid w:val="00726015"/>
    <w:rsid w:val="00750B6E"/>
    <w:rsid w:val="007D6D1C"/>
    <w:rsid w:val="00813622"/>
    <w:rsid w:val="008C31DE"/>
    <w:rsid w:val="00916F5B"/>
    <w:rsid w:val="009A248B"/>
    <w:rsid w:val="00A053FB"/>
    <w:rsid w:val="00A9783B"/>
    <w:rsid w:val="00AF31FC"/>
    <w:rsid w:val="00B00AAF"/>
    <w:rsid w:val="00B37548"/>
    <w:rsid w:val="00BC1743"/>
    <w:rsid w:val="00BF419B"/>
    <w:rsid w:val="00C33CA7"/>
    <w:rsid w:val="00C445F4"/>
    <w:rsid w:val="00D660C0"/>
    <w:rsid w:val="00D970B2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4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1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1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1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1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4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1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1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1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1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4417</izvorni_sadrzaj>
    <derivirana_varijabla naziv="DomainObject.Predmet.Broj_1">4417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St-4417/2015</izvorni_sadrzaj>
    <derivirana_varijabla naziv="DomainObject.Predmet.OznakaBroj_1">St-4417/2015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MIRIS, DODIR I OSMJEH d.o.o. zastupanog po punomoćniku Gordana Lenard</izvorni_sadrzaj>
    <derivirana_varijabla naziv="DomainObject.Predmet.ProtustrankaFormated_1">  MIRIS, DODIR I OSMJEH d.o.o. zastupanog po punomoćniku Gordana Lenard</derivirana_varijabla>
  </DomainObject.Predmet.ProtustrankaFormated>
  <DomainObject.Predmet.ProtustrankaFormatedOIB>
    <izvorni_sadrzaj>  MIRIS, DODIR I OSMJEH d.o.o., OIB 14086722934 zastupanog po punomoćniku Gordana Lenard</izvorni_sadrzaj>
    <derivirana_varijabla naziv="DomainObject.Predmet.ProtustrankaFormatedOIB_1">  MIRIS, DODIR I OSMJEH d.o.o., OIB 14086722934 zastupanog po punomoćniku Gordana Lenard</derivirana_varijabla>
  </DomainObject.Predmet.ProtustrankaFormatedOIB>
  <DomainObject.Predmet.ProtustrankaFormatedWithAdress>
    <izvorni_sadrzaj> MIRIS, DODIR I OSMJEH d.o.o., Trg Ljudevita Gaja 1, 49000 Krapina zastupanog po punomoćniku Gordana Lenard</izvorni_sadrzaj>
    <derivirana_varijabla naziv="DomainObject.Predmet.ProtustrankaFormatedWithAdress_1"> MIRIS, DODIR I OSMJEH d.o.o., Trg Ljudevita Gaja 1, 49000 Krapina zastupanog po punomoćniku Gordana Lenard</derivirana_varijabla>
  </DomainObject.Predmet.ProtustrankaFormatedWithAdress>
  <DomainObject.Predmet.ProtustrankaFormatedWithAdressOIB>
    <izvorni_sadrzaj> MIRIS, DODIR I OSMJEH d.o.o., OIB 14086722934, Trg Ljudevita Gaja 1, 49000 Krapina zastupanog po punomoćniku Gordana Lenard</izvorni_sadrzaj>
    <derivirana_varijabla naziv="DomainObject.Predmet.ProtustrankaFormatedWithAdressOIB_1"> MIRIS, DODIR I OSMJEH d.o.o., OIB 14086722934, Trg Ljudevita Gaja 1, 49000 Krapina zastupanog po punomoćniku Gordana Lenard</derivirana_varijabla>
  </DomainObject.Predmet.ProtustrankaFormatedWithAdressOIB>
  <DomainObject.Predmet.ProtustrankaWithAdress>
    <izvorni_sadrzaj>MIRIS, DODIR I OSMJEH d.o.o. Trg Ljudevita Gaja 1, 49000 Krapina</izvorni_sadrzaj>
    <derivirana_varijabla naziv="DomainObject.Predmet.ProtustrankaWithAdress_1">MIRIS, DODIR I OSMJEH d.o.o. Trg Ljudevita Gaja 1, 49000 Krapina</derivirana_varijabla>
  </DomainObject.Predmet.ProtustrankaWithAdress>
  <DomainObject.Predmet.ProtustrankaWithAdressOIB>
    <izvorni_sadrzaj>MIRIS, DODIR I OSMJEH d.o.o., OIB 14086722934, Trg Ljudevita Gaja 1, 49000 Krapina</izvorni_sadrzaj>
    <derivirana_varijabla naziv="DomainObject.Predmet.ProtustrankaWithAdressOIB_1">MIRIS, DODIR I OSMJEH d.o.o., OIB 14086722934, Trg Ljudevita Gaja 1, 49000 Krapina</derivirana_varijabla>
  </DomainObject.Predmet.ProtustrankaWithAdressOIB>
  <DomainObject.Predmet.ProtustrankaNazivFormated>
    <izvorni_sadrzaj>MIRIS, DODIR I OSMJEH d.o.o.</izvorni_sadrzaj>
    <derivirana_varijabla naziv="DomainObject.Predmet.ProtustrankaNazivFormated_1">MIRIS, DODIR I OSMJEH d.o.o.</derivirana_varijabla>
  </DomainObject.Predmet.ProtustrankaNazivFormated>
  <DomainObject.Predmet.ProtustrankaNazivFormatedOIB>
    <izvorni_sadrzaj>MIRIS, DODIR I OSMJEH d.o.o., OIB 14086722934</izvorni_sadrzaj>
    <derivirana_varijabla naziv="DomainObject.Predmet.ProtustrankaNazivFormatedOIB_1">MIRIS, DODIR I OSMJEH d.o.o., OIB 14086722934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MIRIS, DODIR I OSMJEH d.o.o. zastupanog po punomoćniku Gordana Lenard</item>
    </izvorni_sadrzaj>
    <derivirana_varijabla naziv="DomainObject.Predmet.ProtuStrankaListFormated_1">
      <item>MIRIS, DODIR I OSMJEH d.o.o. zastupanog po punomoćniku Gordana Lenard</item>
    </derivirana_varijabla>
  </DomainObject.Predmet.ProtuStrankaListFormated>
  <DomainObject.Predmet.ProtuStrankaListFormatedOIB>
    <izvorni_sadrzaj>
      <item>MIRIS, DODIR I OSMJEH d.o.o., OIB 14086722934 zastupanog po punomoćniku Gordana Lenard</item>
    </izvorni_sadrzaj>
    <derivirana_varijabla naziv="DomainObject.Predmet.ProtuStrankaListFormatedOIB_1">
      <item>MIRIS, DODIR I OSMJEH d.o.o., OIB 14086722934 zastupanog po punomoćniku Gordana Lenard</item>
    </derivirana_varijabla>
  </DomainObject.Predmet.ProtuStrankaListFormatedOIB>
  <DomainObject.Predmet.ProtuStrankaListFormatedWithAdress>
    <izvorni_sadrzaj>
      <item>MIRIS, DODIR I OSMJEH d.o.o., Trg Ljudevita Gaja 1, 49000 Krapina zastupanog po punomoćniku Gordana Lenard</item>
    </izvorni_sadrzaj>
    <derivirana_varijabla naziv="DomainObject.Predmet.ProtuStrankaListFormatedWithAdress_1">
      <item>MIRIS, DODIR I OSMJEH d.o.o., Trg Ljudevita Gaja 1, 49000 Krapina zastupanog po punomoćniku Gordana Lenard</item>
    </derivirana_varijabla>
  </DomainObject.Predmet.ProtuStrankaListFormatedWithAdress>
  <DomainObject.Predmet.ProtuStrankaListFormatedWithAdressOIB>
    <izvorni_sadrzaj>
      <item>MIRIS, DODIR I OSMJEH d.o.o., OIB 14086722934, Trg Ljudevita Gaja 1, 49000 Krapina zastupanog po punomoćniku Gordana Lenard</item>
    </izvorni_sadrzaj>
    <derivirana_varijabla naziv="DomainObject.Predmet.ProtuStrankaListFormatedWithAdressOIB_1">
      <item>MIRIS, DODIR I OSMJEH d.o.o., OIB 14086722934, Trg Ljudevita Gaja 1, 49000 Krapina zastupanog po punomoćniku Gordana Lenard</item>
    </derivirana_varijabla>
  </DomainObject.Predmet.ProtuStrankaListFormatedWithAdressOIB>
  <DomainObject.Predmet.ProtuStrankaListNazivFormated>
    <izvorni_sadrzaj>
      <item>MIRIS, DODIR I OSMJEH d.o.o.</item>
    </izvorni_sadrzaj>
    <derivirana_varijabla naziv="DomainObject.Predmet.ProtuStrankaListNazivFormated_1">
      <item>MIRIS, DODIR I OSMJEH d.o.o.</item>
    </derivirana_varijabla>
  </DomainObject.Predmet.ProtuStrankaListNazivFormated>
  <DomainObject.Predmet.ProtuStrankaListNazivFormatedOIB>
    <izvorni_sadrzaj>
      <item>MIRIS, DODIR I OSMJEH d.o.o., OIB 14086722934</item>
    </izvorni_sadrzaj>
    <derivirana_varijabla naziv="DomainObject.Predmet.ProtuStrankaListNazivFormatedOIB_1">
      <item>MIRIS, DODIR I OSMJEH d.o.o., OIB 14086722934</item>
    </derivirana_varijabla>
  </DomainObject.Predmet.ProtuStrankaListNazivFormatedOIB>
  <DomainObject.Predmet.OstaliListFormated>
    <izvorni_sadrzaj>
      <item>Gordana Lenard punomoćnik sudionika u postupku MIRIS, DODIR I OSMJEH d.o.o.</item>
    </izvorni_sadrzaj>
    <derivirana_varijabla naziv="DomainObject.Predmet.OstaliListFormated_1">
      <item>Gordana Lenard punomoćnik sudionika u postupku MIRIS, DODIR I OSMJEH d.o.o.</item>
    </derivirana_varijabla>
  </DomainObject.Predmet.OstaliListFormated>
  <DomainObject.Predmet.OstaliListFormatedOIB>
    <izvorni_sadrzaj>
      <item>Gordana Lenard, OIB 21437717702 punomoćnik sudionika u postupku MIRIS, DODIR I OSMJEH d.o.o.</item>
    </izvorni_sadrzaj>
    <derivirana_varijabla naziv="DomainObject.Predmet.OstaliListFormatedOIB_1">
      <item>Gordana Lenard, OIB 21437717702 punomoćnik sudionika u postupku MIRIS, DODIR I OSMJEH d.o.o.</item>
    </derivirana_varijabla>
  </DomainObject.Predmet.OstaliListFormatedOIB>
  <DomainObject.Predmet.OstaliListFormatedWithAdress>
    <izvorni_sadrzaj>
      <item>Gordana Lenard, Doliće 74, 49000 Krapina punomoćnik sudionika u postupku MIRIS, DODIR I OSMJEH d.o.o.</item>
    </izvorni_sadrzaj>
    <derivirana_varijabla naziv="DomainObject.Predmet.OstaliListFormatedWithAdress_1">
      <item>Gordana Lenard, Doliće 74, 49000 Krapina punomoćnik sudionika u postupku MIRIS, DODIR I OSMJEH d.o.o.</item>
    </derivirana_varijabla>
  </DomainObject.Predmet.OstaliListFormatedWithAdress>
  <DomainObject.Predmet.OstaliListFormatedWithAdressOIB>
    <izvorni_sadrzaj>
      <item>Gordana Lenard, OIB 21437717702, Doliće 74, 49000 Krapina punomoćnik sudionika u postupku MIRIS, DODIR I OSMJEH d.o.o.</item>
    </izvorni_sadrzaj>
    <derivirana_varijabla naziv="DomainObject.Predmet.OstaliListFormatedWithAdressOIB_1">
      <item>Gordana Lenard, OIB 21437717702, Doliće 74, 49000 Krapina punomoćnik sudionika u postupku MIRIS, DODIR I OSMJEH d.o.o.</item>
    </derivirana_varijabla>
  </DomainObject.Predmet.OstaliListFormatedWithAdressOIB>
  <DomainObject.Predmet.OstaliListNazivFormated>
    <izvorni_sadrzaj>
      <item>Gordana Lenard</item>
    </izvorni_sadrzaj>
    <derivirana_varijabla naziv="DomainObject.Predmet.OstaliListNazivFormated_1">
      <item>Gordana Lenard</item>
    </derivirana_varijabla>
  </DomainObject.Predmet.OstaliListNazivFormated>
  <DomainObject.Predmet.OstaliListNazivFormatedOIB>
    <izvorni_sadrzaj>
      <item>Gordana Lenard, OIB 21437717702</item>
    </izvorni_sadrzaj>
    <derivirana_varijabla naziv="DomainObject.Predmet.OstaliListNazivFormatedOIB_1">
      <item>Gordana Lenard, OIB 21437717702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MIRIS, DODIR I OSMJEH d.o.o.</izvorni_sadrzaj>
    <derivirana_varijabla naziv="DomainObject.Predmet.ProtustrankaIDrugi_1">MIRIS, DODIR I OSMJEH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MIRIS, DODIR I OSMJEH d.o.o., OIB 14086722934, Trg Ljudevita Gaja 1, 49000 Krapina</izvorni_sadrzaj>
    <derivirana_varijabla naziv="DomainObject.Predmet.ProtustrankaIDrugiAdressOIB_1">MIRIS, DODIR I OSMJEH d.o.o., OIB 14086722934, Trg Ljudevita Gaja 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MIRIS, DODIR I OSMJEH d.o.o.</item>
      <item>FINA Regionalni centar Zagreb</item>
      <item>Gordana Lenard</item>
    </izvorni_sadrzaj>
    <derivirana_varijabla naziv="DomainObject.Predmet.SudioniciListNaziv_1">
      <item>MIRIS, DODIR I OSMJEH d.o.o.</item>
      <item>FINA Regionalni centar Zagreb</item>
      <item>Gordana Lenard</item>
    </derivirana_varijabla>
  </DomainObject.Predmet.SudioniciListNaziv>
  <DomainObject.Predmet.SudioniciListAdressOIB>
    <izvorni_sadrzaj>
      <item>MIRIS, DODIR I OSMJEH d.o.o., OIB 14086722934, Trg Ljudevita Gaja 1,49000 Krapina</item>
      <item>FINA Regionalni centar Zagreb, OIB 85821130368, Trg svibanjskih žrtava 1995. 1,10000 Zagreb</item>
      <item>Gordana Lenard, OIB 21437717702, Doliće 74,49000 Krapina</item>
    </izvorni_sadrzaj>
    <derivirana_varijabla naziv="DomainObject.Predmet.SudioniciListAdressOIB_1">
      <item>MIRIS, DODIR I OSMJEH d.o.o., OIB 14086722934, Trg Ljudevita Gaja 1,49000 Krapina</item>
      <item>FINA Regionalni centar Zagreb, OIB 85821130368, Trg svibanjskih žrtava 1995. 1,10000 Zagreb</item>
      <item>Gordana Lenard, OIB 21437717702, Doliće 74,49000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14086722934</item>
      <item>, OIB 85821130368</item>
      <item>, OIB 21437717702</item>
    </izvorni_sadrzaj>
    <derivirana_varijabla naziv="DomainObject.Predmet.SudioniciListNazivOIB_1">
      <item>, OIB 14086722934</item>
      <item>, OIB 85821130368</item>
      <item>, OIB 21437717702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1336</properties:Characters>
  <properties:Lines>48</properties:Lines>
  <properties:Paragraphs>17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2016-01-15T10:17:00Z</cp:lastPrinted>
  <dcterms:modified xmlns:xsi="http://www.w3.org/2001/XMLSchema-instance" xsi:type="dcterms:W3CDTF">2016-01-15T10:17:00Z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