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2209" w14:paraId="95d2209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286427">
        <w:t>478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286427">
        <w:t>JURJEVIĆ</w:t>
      </w:r>
      <w:r w:rsidR="00153B5F">
        <w:t xml:space="preserve"> d.o.o., Zadar, </w:t>
      </w:r>
      <w:r w:rsidR="00286427">
        <w:t>Sv. Marije 6B</w:t>
      </w:r>
      <w:r w:rsidR="00153B5F">
        <w:t>, Zadar</w:t>
      </w:r>
      <w:r w:rsidR="000A6B55">
        <w:t>,</w:t>
      </w:r>
      <w:r w:rsidR="000859FA">
        <w:t xml:space="preserve"> OIB: </w:t>
      </w:r>
      <w:r w:rsidR="00286427">
        <w:t>71198778800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A6B55">
        <w:t>05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286427">
        <w:t>JURJEVIĆ d.o.o., Zadar, Sv. Marije 6B, Zadar, OIB: 71198778800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A6B55" w:rsidP="00A70A5D" w:rsidR="000A6B55">
      <w:pPr>
        <w:jc w:val="center"/>
      </w:pPr>
      <w:r>
        <w:t>21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08</w:t>
      </w:r>
      <w:r w:rsidR="00A70A5D">
        <w:t>,</w:t>
      </w:r>
      <w:r w:rsidR="00286427">
        <w:t>45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A6B55" w:rsidP="000A6B55" w:rsidR="000A6B55">
      <w:pPr>
        <w:jc w:val="center"/>
      </w:pPr>
      <w:r>
        <w:t>21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 w:rsidR="00286427">
        <w:t>50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286427">
        <w:t>JURJEVIĆ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</w:t>
      </w:r>
      <w:r w:rsidR="00245588" w:rsidRPr="006A6907">
        <w:lastRenderedPageBreak/>
        <w:t xml:space="preserve">neprekinutom razdoblju od </w:t>
      </w:r>
      <w:r w:rsidR="00286427">
        <w:t>650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286427">
        <w:t>89.117,79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A6B55">
        <w:t>05.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286427">
        <w:t>JURJEVIĆ d.o.o., Zadar</w:t>
      </w:r>
      <w:r w:rsidR="00286427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286427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t>ŽELJKA JURJEVIĆ, Zadar, Sv. Marije 6/B</w:t>
      </w:r>
      <w:r w:rsidR="00153B5F">
        <w:t xml:space="preserve"> 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549C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286427">
      <w:t>478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49C4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54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9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9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9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9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54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9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9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9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9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St-478/2016</izvorni_sadrzaj>
    <derivirana_varijabla naziv="DomainObject.Predmet.OznakaBroj_1">St-478/2016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JURJEVIĆ društvo s ograničenom odgovornošću za prijevoz, trgovinu i usluge</izvorni_sadrzaj>
    <derivirana_varijabla naziv="DomainObject.Predmet.ProtustrankaFormated_1">  JURJEVIĆ društvo s ograničenom odgovornošću za prijevoz, trgovinu i usluge</derivirana_varijabla>
  </DomainObject.Predmet.ProtustrankaFormated>
  <DomainObject.Predmet.ProtustrankaFormatedOIB>
    <izvorni_sadrzaj>  JURJEVIĆ društvo s ograničenom odgovornošću za prijevoz, trgovinu i usluge, OIB 71198778800</izvorni_sadrzaj>
    <derivirana_varijabla naziv="DomainObject.Predmet.ProtustrankaFormatedOIB_1">  JURJEVIĆ društvo s ograničenom odgovornošću za prijevoz, trgovinu i usluge, OIB 71198778800</derivirana_varijabla>
  </DomainObject.Predmet.ProtustrankaFormatedOIB>
  <DomainObject.Predmet.ProtustrankaFormatedWithAdress>
    <izvorni_sadrzaj> JURJEVIĆ društvo s ograničenom odgovornošću za prijevoz, trgovinu i usluge, Sv. Marije 6 B, 23000 Zadar</izvorni_sadrzaj>
    <derivirana_varijabla naziv="DomainObject.Predmet.ProtustrankaFormatedWithAdress_1"> JURJEVIĆ društvo s ograničenom odgovornošću za prijevoz, trgovinu i usluge, Sv. Marije 6 B, 23000 Zadar</derivirana_varijabla>
  </DomainObject.Predmet.ProtustrankaFormatedWithAdress>
  <DomainObject.Predmet.ProtustrankaFormatedWithAdressOIB>
    <izvorni_sadrzaj> JURJEVIĆ društvo s ograničenom odgovornošću za prijevoz, trgovinu i usluge, OIB 71198778800, Sv. Marije 6 B, 23000 Zadar</izvorni_sadrzaj>
    <derivirana_varijabla naziv="DomainObject.Predmet.ProtustrankaFormatedWithAdressOIB_1"> JURJEVIĆ društvo s ograničenom odgovornošću za prijevoz, trgovinu i usluge, OIB 71198778800, Sv. Marije 6 B, 23000 Zadar</derivirana_varijabla>
  </DomainObject.Predmet.ProtustrankaFormatedWithAdressOIB>
  <DomainObject.Predmet.ProtustrankaWithAdress>
    <izvorni_sadrzaj>JURJEVIĆ društvo s ograničenom odgovornošću za prijevoz, trgovinu i usluge Sv. Marije 6 B, 23000 Zadar</izvorni_sadrzaj>
    <derivirana_varijabla naziv="DomainObject.Predmet.ProtustrankaWithAdress_1">JURJEVIĆ društvo s ograničenom odgovornošću za prijevoz, trgovinu i usluge Sv. Marije 6 B, 23000 Zadar</derivirana_varijabla>
  </DomainObject.Predmet.ProtustrankaWithAdress>
  <DomainObject.Predmet.ProtustrankaWithAdressOIB>
    <izvorni_sadrzaj>JURJEVIĆ društvo s ograničenom odgovornošću za prijevoz, trgovinu i usluge, OIB 71198778800, Sv. Marije 6 B, 23000 Zadar</izvorni_sadrzaj>
    <derivirana_varijabla naziv="DomainObject.Predmet.ProtustrankaWithAdressOIB_1">JURJEVIĆ društvo s ograničenom odgovornošću za prijevoz, trgovinu i usluge, OIB 71198778800, Sv. Marije 6 B, 23000 Zadar</derivirana_varijabla>
  </DomainObject.Predmet.ProtustrankaWithAdressOIB>
  <DomainObject.Predmet.ProtustrankaNazivFormated>
    <izvorni_sadrzaj>JURJEVIĆ društvo s ograničenom odgovornošću za prijevoz, trgovinu i usluge</izvorni_sadrzaj>
    <derivirana_varijabla naziv="DomainObject.Predmet.ProtustrankaNazivFormated_1">JURJEVIĆ društvo s ograničenom odgovornošću za prijevoz, trgovinu i usluge</derivirana_varijabla>
  </DomainObject.Predmet.ProtustrankaNazivFormated>
  <DomainObject.Predmet.ProtustrankaNazivFormatedOIB>
    <izvorni_sadrzaj>JURJEVIĆ društvo s ograničenom odgovornošću za prijevoz, trgovinu i usluge, OIB 71198778800</izvorni_sadrzaj>
    <derivirana_varijabla naziv="DomainObject.Predmet.ProtustrankaNazivFormatedOIB_1">JURJEVIĆ društvo s ograničenom odgovornošću za prijevoz, trgovinu i usluge, OIB 71198778800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89117.79</izvorni_sadrzaj>
    <derivirana_varijabla naziv="DomainObject.Predmet.TrenutnaVrijednost_1">89117.79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JURJEVIĆ društvo s ograničenom odgovornošću za prijevoz, trgovinu i usluge</item>
    </izvorni_sadrzaj>
    <derivirana_varijabla naziv="DomainObject.Predmet.ProtuStrankaListFormated_1">
      <item>JURJEVIĆ društvo s ograničenom odgovornošću za prijevoz, trgovinu i usluge</item>
    </derivirana_varijabla>
  </DomainObject.Predmet.ProtuStrankaListFormated>
  <DomainObject.Predmet.ProtuStrankaListFormatedOIB>
    <izvorni_sadrzaj>
      <item>JURJEVIĆ društvo s ograničenom odgovornošću za prijevoz, trgovinu i usluge, OIB 71198778800</item>
    </izvorni_sadrzaj>
    <derivirana_varijabla naziv="DomainObject.Predmet.ProtuStrankaListFormatedOIB_1">
      <item>JURJEVIĆ društvo s ograničenom odgovornošću za prijevoz, trgovinu i usluge, OIB 71198778800</item>
    </derivirana_varijabla>
  </DomainObject.Predmet.ProtuStrankaListFormatedOIB>
  <DomainObject.Predmet.ProtuStrankaListFormatedWithAdress>
    <izvorni_sadrzaj>
      <item>JURJEVIĆ društvo s ograničenom odgovornošću za prijevoz, trgovinu i usluge, Sv. Marije 6 B, 23000 Zadar</item>
    </izvorni_sadrzaj>
    <derivirana_varijabla naziv="DomainObject.Predmet.ProtuStrankaListFormatedWithAdress_1">
      <item>JURJEVIĆ društvo s ograničenom odgovornošću za prijevoz, trgovinu i usluge, Sv. Marije 6 B, 23000 Zadar</item>
    </derivirana_varijabla>
  </DomainObject.Predmet.ProtuStrankaListFormatedWithAdress>
  <DomainObject.Predmet.ProtuStrankaListFormatedWithAdressOIB>
    <izvorni_sadrzaj>
      <item>JURJEVIĆ društvo s ograničenom odgovornošću za prijevoz, trgovinu i usluge, OIB 71198778800, Sv. Marije 6 B, 23000 Zadar</item>
    </izvorni_sadrzaj>
    <derivirana_varijabla naziv="DomainObject.Predmet.ProtuStrankaListFormatedWithAdressOIB_1">
      <item>JURJEVIĆ društvo s ograničenom odgovornošću za prijevoz, trgovinu i usluge, OIB 71198778800, Sv. Marije 6 B, 23000 Zadar</item>
    </derivirana_varijabla>
  </DomainObject.Predmet.ProtuStrankaListFormatedWithAdressOIB>
  <DomainObject.Predmet.ProtuStrankaListNazivFormated>
    <izvorni_sadrzaj>
      <item>JURJEVIĆ društvo s ograničenom odgovornošću za prijevoz, trgovinu i usluge</item>
    </izvorni_sadrzaj>
    <derivirana_varijabla naziv="DomainObject.Predmet.ProtuStrankaListNazivFormated_1">
      <item>JURJEVIĆ društvo s ograničenom odgovornošću za prijevoz, trgovinu i usluge</item>
    </derivirana_varijabla>
  </DomainObject.Predmet.ProtuStrankaListNazivFormated>
  <DomainObject.Predmet.ProtuStrankaListNazivFormatedOIB>
    <izvorni_sadrzaj>
      <item>JURJEVIĆ društvo s ograničenom odgovornošću za prijevoz, trgovinu i usluge, OIB 71198778800</item>
    </izvorni_sadrzaj>
    <derivirana_varijabla naziv="DomainObject.Predmet.ProtuStrankaListNazivFormatedOIB_1">
      <item>JURJEVIĆ društvo s ograničenom odgovornošću za prijevoz, trgovinu i usluge, OIB 71198778800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JURJEVIĆ društvo s ograničenom odgovornošću za prijevoz, trgovinu i usluge</izvorni_sadrzaj>
    <derivirana_varijabla naziv="DomainObject.Predmet.ProtustrankaIDrugi_1">JURJEVIĆ društvo s ograničenom odgovornošću za prijevoz,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JURJEVIĆ društvo s ograničenom odgovornošću za prijevoz, trgovinu i usluge, OIB 71198778800, Sv. Marije 6 B, 23000 Zadar</izvorni_sadrzaj>
    <derivirana_varijabla naziv="DomainObject.Predmet.ProtustrankaIDrugiAdressOIB_1">JURJEVIĆ društvo s ograničenom odgovornošću za prijevoz, trgovinu i usluge, OIB 71198778800, Sv. Marije 6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JURJEVIĆ društvo s ograničenom odgovornošću za prijevoz, trgovinu i usluge</item>
    </izvorni_sadrzaj>
    <derivirana_varijabla naziv="DomainObject.Predmet.SudioniciListNaziv_1">
      <item>Financijska agencija</item>
      <item>JURJEVIĆ društvo s ograničenom odgovornošću za prijevoz, trgovinu i usluge</item>
    </derivirana_varijabla>
  </DomainObject.Predmet.SudioniciListNaziv>
  <DomainObject.Predmet.SudioniciListAdressOIB>
    <izvorni_sadrzaj>
      <item>Financijska agencija, OIB 85821130368, Ivana Danila 4,23000 Zadar</item>
      <item>JURJEVIĆ društvo s ograničenom odgovornošću za prijevoz, trgovinu i usluge, OIB 71198778800, Sv. Marije 6 B,23000 Zadar</item>
    </izvorni_sadrzaj>
    <derivirana_varijabla naziv="DomainObject.Predmet.SudioniciListAdressOIB_1">
      <item>Financijska agencija, OIB 85821130368, Ivana Danila 4,23000 Zadar</item>
      <item>JURJEVIĆ društvo s ograničenom odgovornošću za prijevoz, trgovinu i usluge, OIB 71198778800, Sv. Marije 6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71198778800</item>
    </izvorni_sadrzaj>
    <derivirana_varijabla naziv="DomainObject.Predmet.SudioniciListNazivOIB_1">
      <item>, OIB 85821130368</item>
      <item>, OIB 71198778800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C28360-BBD6-4132-866E-23F5F95CDA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1882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2016-04-05T12:49:00Z</dcterms:created>
  <dc:creator>Administrator</dc:creator>
  <cp:lastModifiedBy>Martina Kalmeta</cp:lastModifiedBy>
  <cp:lastPrinted>2016-03-18T09:50:00Z</cp:lastPrinted>
  <dcterms:modified xmlns:xsi="http://www.w3.org/2001/XMLSchema-instance" xsi:type="dcterms:W3CDTF">2016-04-06T09:25:00Z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