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cd33" w14:paraId="eeacd33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7036DC">
        <w:rPr>
          <w:rFonts w:cs="Times New Roman" w:hAnsi="Times New Roman" w:ascii="Times New Roman"/>
          <w:sz w:val="24"/>
          <w:szCs w:val="24"/>
        </w:rPr>
        <w:t xml:space="preserve">   </w:t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7036DC">
        <w:rPr>
          <w:rFonts w:cs="Times New Roman" w:hAnsi="Times New Roman" w:ascii="Times New Roman"/>
          <w:i w:val="false"/>
          <w:sz w:val="24"/>
          <w:szCs w:val="24"/>
        </w:rPr>
        <w:t>517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F818DC">
        <w:rPr>
          <w:rFonts w:cs="Times New Roman" w:hAnsi="Times New Roman" w:ascii="Times New Roman"/>
          <w:i w:val="false"/>
          <w:sz w:val="24"/>
          <w:szCs w:val="24"/>
        </w:rPr>
        <w:t>-</w:t>
      </w:r>
      <w:r w:rsidR="007036DC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3C6FF7">
        <w:rPr>
          <w:rFonts w:cs="Times New Roman" w:hAnsi="Times New Roman" w:ascii="Times New Roman"/>
          <w:i w:val="false"/>
          <w:sz w:val="24"/>
          <w:szCs w:val="24"/>
        </w:rPr>
        <w:t>5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7036DC" w:rsidRPr="007036DC">
        <w:t xml:space="preserve">OBITELJSKO POLJOPRIVREDNO GOSPODARSTVO LUKŠIĆ d.o.o. "u stečaju", Potok 6, </w:t>
      </w:r>
      <w:proofErr w:type="spellStart"/>
      <w:r w:rsidR="007036DC" w:rsidRPr="007036DC">
        <w:t>Trpanj</w:t>
      </w:r>
      <w:proofErr w:type="spellEnd"/>
      <w:r w:rsidR="007036DC" w:rsidRPr="007036DC">
        <w:t xml:space="preserve">, OIB: 96874452396 zastupano po stečajnom upravitelju Milanu Ljubičić, Kolan, </w:t>
      </w:r>
      <w:proofErr w:type="spellStart"/>
      <w:r w:rsidR="007036DC" w:rsidRPr="007036DC">
        <w:t>Šimuni</w:t>
      </w:r>
      <w:proofErr w:type="spellEnd"/>
      <w:r w:rsidR="007036DC" w:rsidRPr="007036DC">
        <w:t xml:space="preserve"> 142, OIB: 87161295116</w:t>
      </w:r>
      <w:r w:rsidR="00AB00E5">
        <w:t xml:space="preserve">, </w:t>
      </w:r>
      <w:r w:rsidR="00452088">
        <w:t xml:space="preserve">dana </w:t>
      </w:r>
      <w:r w:rsidR="003C6FF7">
        <w:t>16</w:t>
      </w:r>
      <w:r w:rsidR="00FF68CD" w:rsidRPr="00FF68CD">
        <w:t xml:space="preserve">. </w:t>
      </w:r>
      <w:r w:rsidR="003C6FF7">
        <w:t>kolovoz</w:t>
      </w:r>
      <w:r w:rsidR="00CA6B59">
        <w:t>a</w:t>
      </w:r>
      <w:r w:rsidR="00A96011">
        <w:t xml:space="preserve"> 2017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7036DC" w:rsidP="007036DC" w:rsidR="007036DC">
      <w:pPr>
        <w:pStyle w:val="Odlomakpopisa"/>
      </w:pPr>
    </w:p>
    <w:p w:rsidRDefault="007036DC" w:rsidP="007036DC" w:rsidR="007036DC">
      <w:pPr>
        <w:pStyle w:val="Odlomakpopisa"/>
        <w:numPr>
          <w:ilvl w:val="0"/>
          <w:numId w:val="4"/>
        </w:numPr>
        <w:jc w:val="both"/>
      </w:pPr>
      <w:r>
        <w:t>Poziva se stečajni upravitelj</w:t>
      </w:r>
      <w:r w:rsidRPr="007036DC">
        <w:t xml:space="preserve"> Milan Ljubičić u roku tri dana</w:t>
      </w:r>
      <w:r>
        <w:t xml:space="preserve"> posebno se očitovati o </w:t>
      </w:r>
      <w:r w:rsidR="003C6FF7">
        <w:t>unovčenoj pokretnoj imovini stečajnog dužnika, te sudu dostaviti financijske podatke</w:t>
      </w:r>
      <w:r>
        <w:t>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7036DC" w:rsidP="00F076DC" w:rsidR="007036DC">
      <w:pPr>
        <w:ind w:firstLine="708"/>
        <w:jc w:val="both"/>
      </w:pPr>
    </w:p>
    <w:p w:rsidRDefault="007036DC" w:rsidP="00F076DC" w:rsidR="007036DC">
      <w:pPr>
        <w:ind w:firstLine="708"/>
        <w:jc w:val="both"/>
      </w:pPr>
      <w:r>
        <w:t xml:space="preserve">Obzirom da u spis zaprimljeno izvješće stečajnog upravitelja </w:t>
      </w:r>
      <w:r w:rsidR="003C6FF7">
        <w:t>koje je oglašeno dana 07. kolovoza 2017.g., te da iz istog proizlazi da je pokretna imovina stečajnog dužnika unovčena, a nema drugih podataka o visini unovčenih sredstava, kao i financijskih pokazatelja, odlučeno je kao u izreci.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3C6FF7">
        <w:rPr>
          <w:b/>
        </w:rPr>
        <w:t>16</w:t>
      </w:r>
      <w:r w:rsidR="00FD23BA" w:rsidRPr="00FD23BA">
        <w:rPr>
          <w:b/>
        </w:rPr>
        <w:t xml:space="preserve">. </w:t>
      </w:r>
      <w:r w:rsidR="003C6FF7">
        <w:rPr>
          <w:b/>
        </w:rPr>
        <w:t>kolovoz</w:t>
      </w:r>
      <w:r w:rsidR="00CA6B59">
        <w:rPr>
          <w:b/>
        </w:rPr>
        <w:t>a</w:t>
      </w:r>
      <w:r w:rsidRPr="00FD23BA">
        <w:rPr>
          <w:b/>
        </w:rPr>
        <w:t xml:space="preserve"> 201</w:t>
      </w:r>
      <w:r w:rsidR="00A96011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7036DC" w:rsidP="00452088" w:rsidR="007036DC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 w:rsidRPr="00AA650B">
      <w:pPr>
        <w:jc w:val="both"/>
      </w:pPr>
      <w:r>
        <w:t>-</w:t>
      </w:r>
      <w:r>
        <w:tab/>
        <w:t>stečajnom upravitelju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F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7036DC">
      <w:t>517</w:t>
    </w:r>
    <w:r w:rsidRPr="00FD23BA">
      <w:t>/2016</w:t>
    </w:r>
    <w:r w:rsidR="00351CF9">
      <w:t>-</w:t>
    </w:r>
    <w:r w:rsidR="007036DC">
      <w:t>7</w:t>
    </w:r>
    <w:r w:rsidR="00351CF9">
      <w:t>3</w:t>
    </w:r>
    <w:r w:rsidRPr="00FD23B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3C6FF7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5E6974"/>
    <w:rsid w:val="006079F7"/>
    <w:rsid w:val="00614B48"/>
    <w:rsid w:val="00617822"/>
    <w:rsid w:val="006948D3"/>
    <w:rsid w:val="006A11C8"/>
    <w:rsid w:val="006B1910"/>
    <w:rsid w:val="006B5FFE"/>
    <w:rsid w:val="006D1B0D"/>
    <w:rsid w:val="006D1E3F"/>
    <w:rsid w:val="006D455D"/>
    <w:rsid w:val="006E4201"/>
    <w:rsid w:val="007036DC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81DBA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8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8D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8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8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8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8D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8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8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St-74/16</izvorni_sadrzaj>
    <derivirana_varijabla naziv="DomainObject.Predmet.Opis_1">Nastavak postupka nakon obustave
skrać. steč. postupka St-74/16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OBITELJSKO POLJOPRIVREDNO GOSPODARSTVO LUKŠIĆ d.o.o. za poljoprivredu, ugostiteljstvo i usluge zastupanog po punomoćniku Milan Ljubičić, stečajni upravitelj</izvorni_sadrzaj>
    <derivirana_varijabla naziv="DomainObject.Predmet.ProtustrankaFormated_1">  OBITELJSKO POLJOPRIVREDNO GOSPODARSTVO LUKŠIĆ d.o.o. za poljoprivredu, ugostiteljstvo i usluge zastupanog po punomoćniku Milan Ljubičić, stečajni upravitelj</derivirana_varijabla>
  </DomainObject.Predmet.ProtustrankaFormated>
  <DomainObject.Predmet.ProtustrankaFormatedOIB>
    <izvorni_sadrzaj>  OBITELJSKO POLJOPRIVREDNO GOSPODARSTVO LUKŠIĆ d.o.o. za poljoprivredu, ugostiteljstvo i usluge, OIB 96874452396 zastupanog po punomoćniku Milan Ljubičić, stečajni upravitelj</izvorni_sadrzaj>
    <derivirana_varijabla naziv="DomainObject.Predmet.ProtustrankaFormatedOIB_1">  OBITELJSKO POLJOPRIVREDNO GOSPODARSTVO LUKŠIĆ d.o.o. za poljoprivredu, ugostiteljstvo i usluge, OIB 96874452396 zastupanog po punomoćniku Milan Ljubičić, stečajni upravitelj</derivirana_varijabla>
  </DomainObject.Predmet.ProtustrankaFormatedOIB>
  <DomainObject.Predmet.ProtustrankaFormatedWithAdress>
    <izvorni_sadrzaj> OBITELJSKO POLJOPRIVREDNO GOSPODARSTVO LUKŠIĆ d.o.o. za poljoprivredu, ugostiteljstvo i usluge, Potok 6, 20240 Trpanj zastupanog po punomoćniku Milan Ljubičić, stečajni upravitelj</izvorni_sadrzaj>
    <derivirana_varijabla naziv="DomainObject.Predmet.ProtustrankaFormatedWithAdress_1"> OBITELJSKO POLJOPRIVREDNO GOSPODARSTVO LUKŠIĆ d.o.o. za poljoprivredu, ugostiteljstvo i usluge, Potok 6, 20240 Trpanj zastupanog po punomoćniku Milan Ljubičić, stečajni upravitelj</derivirana_varijabla>
  </DomainObject.Predmet.ProtustrankaFormatedWithAdress>
  <DomainObject.Predmet.ProtustrankaFormatedWithAdressOIB>
    <izvorni_sadrzaj> OBITELJSKO POLJOPRIVREDNO GOSPODARSTVO LUKŠIĆ d.o.o. za poljoprivredu, ugostiteljstvo i usluge, OIB 96874452396, Potok 6, 20240 Trpanj zastupanog po punomoćniku Milan Ljubičić, stečajni upravitelj</izvorni_sadrzaj>
    <derivirana_varijabla naziv="DomainObject.Predmet.ProtustrankaFormatedWithAdressOIB_1"> OBITELJSKO POLJOPRIVREDNO GOSPODARSTVO LUKŠIĆ d.o.o. za poljoprivredu, ugostiteljstvo i usluge, OIB 96874452396, Potok 6, 20240 Trpanj zastupanog po punomoćniku Milan Ljubičić, stečajni upravitelj</derivirana_varijabla>
  </DomainObject.Predmet.ProtustrankaFormatedWithAdressOIB>
  <DomainObject.Predmet.ProtustrankaWithAdress>
    <izvorni_sadrzaj>OBITELJSKO POLJOPRIVREDNO GOSPODARSTVO LUKŠIĆ d.o.o. za poljoprivredu, ugostiteljstvo i usluge Potok 6, 20240 Trpanj</izvorni_sadrzaj>
    <derivirana_varijabla naziv="DomainObject.Predmet.ProtustrankaWithAdress_1">OBITELJSKO POLJOPRIVREDNO GOSPODARSTVO LUKŠIĆ d.o.o. za poljoprivredu, ugostiteljstvo i usluge Potok 6, 20240 Trpanj</derivirana_varijabla>
  </DomainObject.Predmet.ProtustrankaWithAdress>
  <DomainObject.Predmet.ProtustrankaWithAdressOIB>
    <izvorni_sadrzaj>OBITELJSKO POLJOPRIVREDNO GOSPODARSTVO LUKŠIĆ d.o.o. za poljoprivredu, ugostiteljstvo i usluge, OIB 96874452396, Potok 6, 20240 Trpanj</izvorni_sadrzaj>
    <derivirana_varijabla naziv="DomainObject.Predmet.ProtustrankaWithAdressOIB_1">OBITELJSKO POLJOPRIVREDNO GOSPODARSTVO LUKŠIĆ d.o.o. za poljoprivredu, ugostiteljstvo i usluge, OIB 96874452396, Potok 6, 20240 Trpanj</derivirana_varijabla>
  </DomainObject.Predmet.ProtustrankaWithAdressOIB>
  <DomainObject.Predmet.ProtustrankaNazivFormated>
    <izvorni_sadrzaj>OBITELJSKO POLJOPRIVREDNO GOSPODARSTVO LUKŠIĆ d.o.o. za poljoprivredu, ugostiteljstvo i usluge</izvorni_sadrzaj>
    <derivirana_varijabla naziv="DomainObject.Predmet.ProtustrankaNazivFormated_1">OBITELJSKO POLJOPRIVREDNO GOSPODARSTVO LUKŠIĆ d.o.o. za poljoprivredu, ugostiteljstvo i usluge</derivirana_varijabla>
  </DomainObject.Predmet.ProtustrankaNazivFormated>
  <DomainObject.Predmet.ProtustrankaNazivFormatedOIB>
    <izvorni_sadrzaj>OBITELJSKO POLJOPRIVREDNO GOSPODARSTVO LUKŠIĆ d.o.o. za poljoprivredu, ugostiteljstvo i usluge, OIB 96874452396</izvorni_sadrzaj>
    <derivirana_varijabla naziv="DomainObject.Predmet.ProtustrankaNazivFormatedOIB_1">OBITELJSKO POLJOPRIVREDNO GOSPODARSTVO LUKŠIĆ d.o.o. za poljoprivredu, ugostiteljstvo i usluge, OIB 96874452396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OBITELJSKO POLJOPRIVREDNO GOSPODARSTVO LUKŠIĆ d.o.o. za poljoprivredu, ugostiteljstvo i usluge zastupanog po punomoćniku Milan Ljubičić, stečajni upravitelj</item>
    </izvorni_sadrzaj>
    <derivirana_varijabla naziv="DomainObject.Predmet.ProtuStrankaListFormated_1">
      <item>OBITELJSKO POLJOPRIVREDNO GOSPODARSTVO LUKŠIĆ d.o.o. za poljoprivredu, ugostiteljstvo i usluge zastupanog po punomoćniku Milan Ljubičić, stečajni upravitelj</item>
    </derivirana_varijabla>
  </DomainObject.Predmet.ProtuStrankaListFormated>
  <DomainObject.Predmet.ProtuStrankaListFormatedOIB>
    <izvorni_sadrzaj>
      <item>OBITELJSKO POLJOPRIVREDNO GOSPODARSTVO LUKŠIĆ d.o.o. za poljoprivredu, ugostiteljstvo i usluge, OIB 96874452396 zastupanog po punomoćniku Milan Ljubičić, stečajni upravitelj</item>
    </izvorni_sadrzaj>
    <derivirana_varijabla naziv="DomainObject.Predmet.ProtuStrankaListFormatedOIB_1">
      <item>OBITELJSKO POLJOPRIVREDNO GOSPODARSTVO LUKŠIĆ d.o.o. za poljoprivredu, ugostiteljstvo i usluge, OIB 96874452396 zastupanog po punomoćniku Milan Ljubičić, stečajni upravitelj</item>
    </derivirana_varijabla>
  </DomainObject.Predmet.ProtuStrankaListFormatedOIB>
  <DomainObject.Predmet.ProtuStrankaListFormatedWithAdress>
    <izvorni_sadrzaj>
      <item>OBITELJSKO POLJOPRIVREDNO GOSPODARSTVO LUKŠIĆ d.o.o. za poljoprivredu, ugostiteljstvo i usluge, Potok 6, 20240 Trpanj zastupanog po punomoćniku Milan Ljubičić, stečajni upravitelj</item>
    </izvorni_sadrzaj>
    <derivirana_varijabla naziv="DomainObject.Predmet.ProtuStrankaListFormatedWithAdress_1">
      <item>OBITELJSKO POLJOPRIVREDNO GOSPODARSTVO LUKŠIĆ d.o.o. za poljoprivredu, ugostiteljstvo i usluge, Potok 6, 20240 Trpanj zastupanog po punomoćniku Milan Ljubičić, stečajni upravitelj</item>
    </derivirana_varijabla>
  </DomainObject.Predmet.ProtuStrankaListFormatedWithAdress>
  <DomainObject.Predmet.ProtuStrankaListFormatedWithAdressOIB>
    <izvorni_sadrzaj>
      <item>OBITELJSKO POLJOPRIVREDNO GOSPODARSTVO LUKŠIĆ d.o.o. za poljoprivredu, ugostiteljstvo i usluge, OIB 96874452396, Potok 6, 20240 Trpanj zastupanog po punomoćniku Milan Ljubičić, stečajni upravitelj</item>
    </izvorni_sadrzaj>
    <derivirana_varijabla naziv="DomainObject.Predmet.ProtuStrankaListFormatedWithAdressOIB_1">
      <item>OBITELJSKO POLJOPRIVREDNO GOSPODARSTVO LUKŠIĆ d.o.o. za poljoprivredu, ugostiteljstvo i usluge, OIB 96874452396, Potok 6, 20240 Trpanj zastupanog po punomoćniku Milan Ljubičić, stečajni upravitelj</item>
    </derivirana_varijabla>
  </DomainObject.Predmet.ProtuStrankaListFormatedWithAdressOIB>
  <DomainObject.Predmet.ProtuStrankaListNazivFormated>
    <izvorni_sadrzaj>
      <item>OBITELJSKO POLJOPRIVREDNO GOSPODARSTVO LUKŠIĆ d.o.o. za poljoprivredu, ugostiteljstvo i usluge</item>
    </izvorni_sadrzaj>
    <derivirana_varijabla naziv="DomainObject.Predmet.ProtuStrankaListNazivFormated_1">
      <item>OBITELJSKO POLJOPRIVREDNO GOSPODARSTVO LUKŠIĆ d.o.o. za poljoprivredu, ugostiteljstvo i usluge</item>
    </derivirana_varijabla>
  </DomainObject.Predmet.ProtuStrankaListNazivFormated>
  <DomainObject.Predmet.ProtuStrankaListNazivFormatedOIB>
    <izvorni_sadrzaj>
      <item>OBITELJSKO POLJOPRIVREDNO GOSPODARSTVO LUKŠIĆ d.o.o. za poljoprivredu, ugostiteljstvo i usluge, OIB 96874452396</item>
    </izvorni_sadrzaj>
    <derivirana_varijabla naziv="DomainObject.Predmet.ProtuStrankaListNazivFormatedOIB_1">
      <item>OBITELJSKO POLJOPRIVREDNO GOSPODARSTVO LUKŠIĆ d.o.o. za poljoprivredu, ugostiteljstvo i usluge, OIB 96874452396</item>
    </derivirana_varijabla>
  </DomainObject.Predmet.ProtuStrankaListNazivFormatedOIB>
  <DomainObject.Predmet.OstaliListFormated>
    <izvorni_sadrzaj>
      <item>Tihan Hilje</item>
      <item>Milan Ljubičić, stečajni upravitelj punomoćnik sudionika u postupku OBITELJSKO POLJOPRIVREDNO GOSPODARSTVO LUKŠIĆ d.o.o. za poljoprivredu, ugostiteljstvo i usluge</item>
    </izvorni_sadrzaj>
    <derivirana_varijabla naziv="DomainObject.Predmet.OstaliListFormated_1">
      <item>Tihan Hilje</item>
      <item>Milan Ljubičić, stečajni upravitelj punomoćnik sudionika u postupku OBITELJSKO POLJOPRIVREDNO GOSPODARSTVO LUKŠIĆ d.o.o. za poljoprivredu, ugostiteljstvo i usluge</item>
    </derivirana_varijabla>
  </DomainObject.Predmet.OstaliListFormated>
  <DomainObject.Predmet.OstaliListFormatedOIB>
    <izvorni_sadrzaj>
      <item>Tihan Hilje</item>
      <item>Milan Ljubičić, stečajni upravitelj, OIB 87161295116 punomoćnik sudionika u postupku OBITELJSKO POLJOPRIVREDNO GOSPODARSTVO LUKŠIĆ d.o.o. za poljoprivredu, ugostiteljstvo i usluge</item>
    </izvorni_sadrzaj>
    <derivirana_varijabla naziv="DomainObject.Predmet.OstaliListFormatedOIB_1">
      <item>Tihan Hilje</item>
      <item>Milan Ljubičić, stečajni upravitelj, OIB 87161295116 punomoćnik sudionika u postupku OBITELJSKO POLJOPRIVREDNO GOSPODARSTVO LUKŠIĆ d.o.o. za poljoprivredu, ugostiteljstvo i usluge</item>
    </derivirana_varijabla>
  </DomainObject.Predmet.OstaliListFormatedOIB>
  <DomainObject.Predmet.OstaliListFormatedWithAdress>
    <izvorni_sadrzaj>
      <item>Tihan Hilje</item>
      <item>Milan Ljubičić, stečajni upravitelj, Šimuni 142, 23250 Šimuni punomoćnik sudionika u postupku OBITELJSKO POLJOPRIVREDNO GOSPODARSTVO LUKŠIĆ d.o.o. za poljoprivredu, ugostiteljstvo i usluge</item>
    </izvorni_sadrzaj>
    <derivirana_varijabla naziv="DomainObject.Predmet.OstaliListFormatedWithAdress_1">
      <item>Tihan Hilje</item>
      <item>Milan Ljubičić, stečajni upravitelj, Šimuni 142, 23250 Šimuni punomoćnik sudionika u postupku OBITELJSKO POLJOPRIVREDNO GOSPODARSTVO LUKŠIĆ d.o.o. za poljoprivredu, ugostiteljstvo i usluge</item>
    </derivirana_varijabla>
  </DomainObject.Predmet.OstaliListFormatedWithAdress>
  <DomainObject.Predmet.OstaliListFormatedWithAdressOIB>
    <izvorni_sadrzaj>
      <item>Tihan Hilje</item>
      <item>Milan Ljubičić, stečajni upravitelj, OIB 87161295116, Šimuni 142, 23250 Šimuni punomoćnik sudionika u postupku OBITELJSKO POLJOPRIVREDNO GOSPODARSTVO LUKŠIĆ d.o.o. za poljoprivredu, ugostiteljstvo i usluge</item>
    </izvorni_sadrzaj>
    <derivirana_varijabla naziv="DomainObject.Predmet.OstaliListFormatedWithAdressOIB_1">
      <item>Tihan Hilje</item>
      <item>Milan Ljubičić, stečajni upravitelj, OIB 87161295116, Šimuni 142, 23250 Šimuni punomoćnik sudionika u postupku OBITELJSKO POLJOPRIVREDNO GOSPODARSTVO LUKŠIĆ d.o.o. za poljoprivredu, ugostiteljstvo i usluge</item>
    </derivirana_varijabla>
  </DomainObject.Predmet.OstaliListFormatedWithAdressOIB>
  <DomainObject.Predmet.OstaliListNazivFormated>
    <izvorni_sadrzaj>
      <item>Tihan Hilje</item>
      <item>Milan Ljubičić, stečajni upravitelj</item>
    </izvorni_sadrzaj>
    <derivirana_varijabla naziv="DomainObject.Predmet.OstaliListNazivFormated_1">
      <item>Tihan Hilje</item>
      <item>Milan Ljubičić, stečajni upravitelj</item>
    </derivirana_varijabla>
  </DomainObject.Predmet.OstaliListNazivFormated>
  <DomainObject.Predmet.OstaliListNazivFormatedOIB>
    <izvorni_sadrzaj>
      <item>Tihan Hilje</item>
      <item>Milan Ljubičić, stečajni upravitelj, OIB 87161295116</item>
    </izvorni_sadrzaj>
    <derivirana_varijabla naziv="DomainObject.Predmet.OstaliListNazivFormatedOIB_1">
      <item>Tihan Hilje</item>
      <item>Milan Ljubičić, stečajni upravitelj,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OBITELJSKO POLJOPRIVREDNO GOSPODARSTVO LUKŠIĆ d.o.o. za poljoprivredu, ugostiteljstvo i usluge</izvorni_sadrzaj>
    <derivirana_varijabla naziv="DomainObject.Predmet.ProtustrankaIDrugi_1">OBITELJSKO POLJOPRIVREDNO GOSPODARSTVO LUKŠIĆ d.o.o. za poljoprivredu,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OBITELJSKO POLJOPRIVREDNO GOSPODARSTVO LUKŠIĆ d.o.o. za poljoprivredu, ugostiteljstvo i usluge, OIB 96874452396, Potok 6, 20240 Trpanj</izvorni_sadrzaj>
    <derivirana_varijabla naziv="DomainObject.Predmet.ProtustrankaIDrugiAdressOIB_1">OBITELJSKO POLJOPRIVREDNO GOSPODARSTVO LUKŠIĆ d.o.o. za poljoprivredu, ugostiteljstvo i usluge, OIB 96874452396,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OBITELJSKO POLJOPRIVREDNO GOSPODARSTVO LUKŠIĆ d.o.o. za poljoprivredu, ugostiteljstvo i usluge</item>
      <item>Tihan Hilje</item>
      <item>Milan Ljubičić, stečajni upravitelj</item>
    </izvorni_sadrzaj>
    <derivirana_varijabla naziv="DomainObject.Predmet.SudioniciListNaziv_1">
      <item>FINA RC SPLIT, PODRUŽNICA DUBROVNIK</item>
      <item>OBITELJSKO POLJOPRIVREDNO GOSPODARSTVO LUKŠIĆ d.o.o. za poljoprivredu, ugostiteljstvo i usluge</item>
      <item>Tihan Hilje</item>
      <item>Milan Ljubičić,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OBITELJSKO POLJOPRIVREDNO GOSPODARSTVO LUKŠIĆ d.o.o. za poljoprivredu, ugostiteljstvo i usluge, OIB 96874452396, Potok 6,20240 Trpanj</item>
      <item>Tihan Hilje</item>
      <item>Milan Ljubičić, stečajni upravitelj, OIB 87161295116, Šimuni 142,23250 Šimuni</item>
    </izvorni_sadrzaj>
    <derivirana_varijabla naziv="DomainObject.Predmet.SudioniciListAdressOIB_1">
      <item>FINA RC SPLIT, PODRUŽNICA DUBROVNIK, OIB 85821130368, VUKOVARSKA 2,20000 Dubrovnik</item>
      <item>OBITELJSKO POLJOPRIVREDNO GOSPODARSTVO LUKŠIĆ d.o.o. za poljoprivredu, ugostiteljstvo i usluge, OIB 96874452396, Potok 6,20240 Trpanj</item>
      <item>Tihan Hilje</item>
      <item>Milan Ljubičić, stečajni upravitelj, OIB 87161295116, Šimuni 142,23250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96874452396</item>
      <item>, OIB null</item>
      <item>, OIB 87161295116</item>
    </izvorni_sadrzaj>
    <derivirana_varijabla naziv="DomainObject.Predmet.SudioniciListNazivOIB_1">
      <item>, OIB 85821130368</item>
      <item>, OIB 96874452396</item>
      <item>, OIB null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392AA-B37F-4C83-A31D-EE90ECB0CB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282</properties:Words>
  <properties:Characters>1519</properties:Characters>
  <properties:Lines>46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1854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2017-08-16T07:12:00Z</dcterms:created>
  <dc:creator>none</dc:creator>
  <cp:lastModifiedBy>Katarina Franković</cp:lastModifiedBy>
  <cp:lastPrinted>2017-08-16T07:12:00Z</cp:lastPrinted>
  <dcterms:modified xmlns:xsi="http://www.w3.org/2001/XMLSchema-instance" xsi:type="dcterms:W3CDTF">2017-08-16T07:13:00Z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