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0db8" w14:paraId="1180db8" w:rsidRDefault="004B6200" w:rsidP="004B6200" w:rsidR="004B6200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</w:t>
      </w:r>
      <w:r w:rsidR="00020816"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C856F5">
        <w:t xml:space="preserve">EQUITO d.o.o. </w:t>
      </w:r>
      <w:r w:rsidR="00C828C8">
        <w:t xml:space="preserve">u stečaju, </w:t>
      </w:r>
      <w:r w:rsidR="00C856F5">
        <w:t>Umag, Šetalište Vladimira Gortana 36, OIB: 95517075455, MBS: 080230713,</w:t>
      </w:r>
      <w:r w:rsidR="00B56DC6">
        <w:t xml:space="preserve"> </w:t>
      </w:r>
      <w:r w:rsidR="00C856F5">
        <w:t>1</w:t>
      </w:r>
      <w:r w:rsidR="00C57707">
        <w:t>3</w:t>
      </w:r>
      <w:r w:rsidR="00305E40">
        <w:t xml:space="preserve">. </w:t>
      </w:r>
      <w:r w:rsidR="00C856F5">
        <w:t xml:space="preserve">lipnja </w:t>
      </w:r>
      <w:r w:rsidRPr="004B6200">
        <w:t>201</w:t>
      </w:r>
      <w:r w:rsidR="00020816">
        <w:t>6</w:t>
      </w:r>
      <w:r w:rsidRPr="004B6200">
        <w:t>.,</w:t>
      </w:r>
      <w:r w:rsidRPr="00DE7BF7">
        <w:t xml:space="preserve"> </w:t>
      </w:r>
    </w:p>
    <w:p w:rsidRDefault="00F528C9" w:rsidP="004B6200" w:rsidR="00F528C9" w:rsidRPr="00F100FA">
      <w:pPr>
        <w:jc w:val="both"/>
      </w:pPr>
    </w:p>
    <w:p w:rsidRDefault="004B6200" w:rsidP="00C828C8" w:rsidR="007E7B19" w:rsidRPr="00C828C8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C828C8" w:rsidP="00C828C8" w:rsidR="00C828C8" w:rsidRPr="00D234D3">
      <w:pPr>
        <w:jc w:val="both"/>
      </w:pPr>
    </w:p>
    <w:p w:rsidRDefault="00C828C8" w:rsidP="007E7B19" w:rsidR="007E7B19" w:rsidRPr="00D234D3">
      <w:pPr>
        <w:jc w:val="both"/>
      </w:pPr>
      <w:r>
        <w:tab/>
      </w:r>
      <w:r w:rsidR="007E7B19" w:rsidRPr="00D234D3">
        <w:t>I.</w:t>
      </w:r>
      <w:r w:rsidR="007E7B19" w:rsidRPr="00D234D3">
        <w:tab/>
        <w:t xml:space="preserve">Određuje se jednokratna nagrada stečajnom </w:t>
      </w:r>
      <w:r w:rsidR="00103A90">
        <w:t>upravitelju Damiru Majstoroviću</w:t>
      </w:r>
      <w:r w:rsidR="00103A90" w:rsidRPr="0017517A">
        <w:t xml:space="preserve">, iz </w:t>
      </w:r>
      <w:r w:rsidR="00103A90">
        <w:t>Pule</w:t>
      </w:r>
      <w:r w:rsidR="00103A90" w:rsidRPr="0017517A">
        <w:t xml:space="preserve">, </w:t>
      </w:r>
      <w:r w:rsidR="00103A90">
        <w:t>Koparska 37</w:t>
      </w:r>
      <w:r w:rsidR="00103A90" w:rsidRPr="0017517A">
        <w:t xml:space="preserve">, OIB: </w:t>
      </w:r>
      <w:r w:rsidR="00103A90">
        <w:t>49931983367</w:t>
      </w:r>
      <w:r w:rsidR="00B361C4" w:rsidRPr="00D234D3">
        <w:rPr>
          <w:bCs/>
        </w:rPr>
        <w:t>,</w:t>
      </w:r>
      <w:r w:rsidR="007E7B19" w:rsidRPr="00D234D3">
        <w:t xml:space="preserve"> za poslove obavljene u prethodnom postupku nad dužnikom </w:t>
      </w:r>
      <w:r>
        <w:t>EQUITO d.o.o. u stečaju, Umag, Šetalište Vladimira Gortana 36, OIB: 95517075455</w:t>
      </w:r>
      <w:r w:rsidR="00C57707">
        <w:t>,</w:t>
      </w:r>
      <w:r w:rsidR="007E7B19" w:rsidRPr="00D234D3">
        <w:t xml:space="preserve"> u iznosu od </w:t>
      </w:r>
      <w:r w:rsidR="00354BD6">
        <w:t>7.0</w:t>
      </w:r>
      <w:r w:rsidR="006148E6" w:rsidRPr="00D234D3">
        <w:t>0</w:t>
      </w:r>
      <w:r w:rsidR="00AA3472">
        <w:t>0</w:t>
      </w:r>
      <w:r w:rsidR="006148E6" w:rsidRPr="00D234D3">
        <w:t>,</w:t>
      </w:r>
      <w:r w:rsidR="00AA3472">
        <w:t>00</w:t>
      </w:r>
      <w:r w:rsidR="006148E6" w:rsidRPr="00D234D3">
        <w:t xml:space="preserve"> </w:t>
      </w:r>
      <w:r w:rsidR="007E7B19"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7E7B19" w:rsidR="007E7B19" w:rsidRPr="00D234D3">
      <w:pPr>
        <w:ind w:firstLine="708"/>
        <w:jc w:val="both"/>
      </w:pPr>
      <w:r w:rsidRPr="00D234D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442C94" w:rsidP="00442C94" w:rsidR="00442C94" w:rsidRPr="00B9514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E0135D" w:rsidP="007E7B19" w:rsidR="00E0135D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</w:t>
      </w:r>
      <w:r w:rsidR="00E0135D" w:rsidRPr="00E0135D">
        <w:t>dnokratnu nagradu u iznosu od 7.</w:t>
      </w:r>
      <w:r w:rsidR="00354BD6">
        <w:t>0</w:t>
      </w:r>
      <w:r w:rsidRPr="00E0135D">
        <w:t>00,00 kn bruto (čl. 15. Uredbe).</w:t>
      </w: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</w:p>
    <w:p w:rsidRDefault="007E7B19" w:rsidP="007E7B19" w:rsidR="007E7B19" w:rsidRPr="00E0135D">
      <w:pPr>
        <w:jc w:val="center"/>
      </w:pPr>
      <w:r w:rsidRPr="00E0135D">
        <w:t xml:space="preserve">U Pazinu, dana </w:t>
      </w:r>
      <w:r w:rsidR="00C856F5">
        <w:t>1</w:t>
      </w:r>
      <w:r w:rsidR="00B822A4">
        <w:t>3</w:t>
      </w:r>
      <w:r w:rsidRPr="00E0135D">
        <w:t xml:space="preserve">. </w:t>
      </w:r>
      <w:r w:rsidR="00C856F5">
        <w:t xml:space="preserve">lipnja </w:t>
      </w:r>
      <w:r w:rsidRPr="00E0135D">
        <w:t>201</w:t>
      </w:r>
      <w:r w:rsidR="00E0135D" w:rsidRPr="00E0135D">
        <w:t>6</w:t>
      </w:r>
      <w:r w:rsidRPr="00E0135D">
        <w:t xml:space="preserve">. </w:t>
      </w:r>
    </w:p>
    <w:p w:rsidRDefault="007E7B19" w:rsidP="007E7B19" w:rsidR="007E7B19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  <w:t xml:space="preserve">        Stečajni sudac                 </w:t>
      </w:r>
    </w:p>
    <w:p w:rsidRDefault="007E7B19" w:rsidP="00C828C8" w:rsidR="007E7B19" w:rsidRPr="00E0135D">
      <w:pPr>
        <w:ind w:left="2160"/>
        <w:jc w:val="both"/>
      </w:pPr>
      <w:r w:rsidRPr="00E0135D">
        <w:t xml:space="preserve">                               </w:t>
      </w:r>
      <w:r w:rsidRPr="00E0135D">
        <w:tab/>
      </w:r>
      <w:r w:rsidRPr="00E0135D">
        <w:tab/>
        <w:t xml:space="preserve">                    </w:t>
      </w:r>
      <w:r w:rsidR="00D234D3" w:rsidRPr="00E0135D">
        <w:tab/>
        <w:t xml:space="preserve">         Damir Rabar</w:t>
      </w:r>
    </w:p>
    <w:p w:rsidRDefault="007E7B19" w:rsidP="007E7B19" w:rsidR="007E7B19" w:rsidRPr="00E0135D">
      <w:r w:rsidRPr="00E0135D">
        <w:lastRenderedPageBreak/>
        <w:t>UPUTA O PRAVNOM LIJEKU:</w:t>
      </w:r>
    </w:p>
    <w:p w:rsidRDefault="007E7B19" w:rsidP="007E7B19" w:rsidR="007E7B19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C828C8" w:rsidP="007E7B19" w:rsidR="00C828C8" w:rsidRPr="00E0135D">
      <w:pPr>
        <w:jc w:val="both"/>
      </w:pPr>
    </w:p>
    <w:p w:rsidRDefault="007E7B19" w:rsidP="007E7B19" w:rsidR="007E7B19" w:rsidRPr="00C828C8">
      <w:r w:rsidRPr="00C828C8">
        <w:t>DNA:</w:t>
      </w:r>
    </w:p>
    <w:p w:rsidRDefault="007E7B19" w:rsidP="007E7B19" w:rsidR="007E7B19" w:rsidRPr="00C828C8">
      <w:r w:rsidRPr="00C828C8">
        <w:t>- stečajni upravitelj</w:t>
      </w:r>
    </w:p>
    <w:p w:rsidRDefault="007E7B19" w:rsidP="007E7B19" w:rsidR="007E7B19" w:rsidRPr="00E0135D">
      <w:pPr>
        <w:rPr>
          <w:sz w:val="22"/>
          <w:szCs w:val="22"/>
        </w:rPr>
      </w:pPr>
      <w:r w:rsidRPr="00C828C8">
        <w:t>- e-Oglasna ploča 8 dana</w:t>
      </w:r>
    </w:p>
    <w:p w:rsidRDefault="00362D2F" w:rsidP="007E7B19" w:rsidR="00500701" w:rsidRPr="00B361C4">
      <w:pPr>
        <w:jc w:val="both"/>
        <w:rPr>
          <w:color w:val="FF0000"/>
        </w:rPr>
      </w:pPr>
    </w:p>
    <w:sectPr w:rsidSect="009426B5" w:rsidR="00500701" w:rsidRPr="00B361C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BB3" w:rsidP="004B6200" w:rsidR="00492BB3">
      <w:r>
        <w:separator/>
      </w:r>
    </w:p>
  </w:endnote>
  <w:endnote w:id="0" w:type="continuationSeparator">
    <w:p w:rsidRDefault="00492BB3" w:rsidP="004B6200" w:rsidR="00492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BB3" w:rsidP="004B6200" w:rsidR="00492BB3">
      <w:r>
        <w:separator/>
      </w:r>
    </w:p>
  </w:footnote>
  <w:footnote w:id="0" w:type="continuationSeparator">
    <w:p w:rsidRDefault="00492BB3" w:rsidP="004B6200" w:rsidR="00492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2D2F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D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C828C8" w:rsidR="00C828C8">
    <w:pPr>
      <w:pStyle w:val="Zaglavlje"/>
      <w:jc w:val="right"/>
    </w:pPr>
    <w:r>
      <w:tab/>
    </w:r>
    <w:r>
      <w:tab/>
    </w:r>
    <w:r w:rsidR="00C828C8">
      <w:t>Posl.br.: 1 St-36/15-45</w:t>
    </w:r>
  </w:p>
  <w:p w:rsidRDefault="00362D2F" w:rsidP="005275EF" w:rsidR="00E52DDF">
    <w:pPr>
      <w:pStyle w:val="Zaglavlje"/>
      <w:jc w:val="center"/>
    </w:pPr>
  </w:p>
  <w:p w:rsidRDefault="00362D2F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8C8" w:rsidP="00C828C8" w:rsidR="00C828C8">
    <w:pPr>
      <w:pStyle w:val="Zaglavlje"/>
      <w:jc w:val="right"/>
    </w:pPr>
    <w:r>
      <w:t>Posl.br.: 1 St-36/15-45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051C68"/>
    <w:rsid w:val="00093F2E"/>
    <w:rsid w:val="00103A90"/>
    <w:rsid w:val="0017517A"/>
    <w:rsid w:val="00193241"/>
    <w:rsid w:val="001E2B67"/>
    <w:rsid w:val="00305E40"/>
    <w:rsid w:val="00314EBC"/>
    <w:rsid w:val="00354BD6"/>
    <w:rsid w:val="0036128D"/>
    <w:rsid w:val="00362D2F"/>
    <w:rsid w:val="003F5705"/>
    <w:rsid w:val="00442C94"/>
    <w:rsid w:val="00492BB3"/>
    <w:rsid w:val="004B2A29"/>
    <w:rsid w:val="004B6200"/>
    <w:rsid w:val="004E3CBA"/>
    <w:rsid w:val="00554328"/>
    <w:rsid w:val="006148E6"/>
    <w:rsid w:val="007E7B19"/>
    <w:rsid w:val="00837B86"/>
    <w:rsid w:val="0096098C"/>
    <w:rsid w:val="0096656F"/>
    <w:rsid w:val="00985388"/>
    <w:rsid w:val="00A1124D"/>
    <w:rsid w:val="00A344ED"/>
    <w:rsid w:val="00AA3472"/>
    <w:rsid w:val="00AE2DD9"/>
    <w:rsid w:val="00B361C4"/>
    <w:rsid w:val="00B56DC6"/>
    <w:rsid w:val="00B822A4"/>
    <w:rsid w:val="00B9514D"/>
    <w:rsid w:val="00C57707"/>
    <w:rsid w:val="00C828C8"/>
    <w:rsid w:val="00C856F5"/>
    <w:rsid w:val="00CA7EC5"/>
    <w:rsid w:val="00D234D3"/>
    <w:rsid w:val="00DA1659"/>
    <w:rsid w:val="00E0135D"/>
    <w:rsid w:val="00E70D4A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D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D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D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D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D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D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D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D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2080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2016-06-13T12:32:00Z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2016-06-13T12:35:00Z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