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da08" w14:paraId="e87da08" w:rsidRDefault="008C77D6" w:rsidP="0052021B" w:rsidR="002810D0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0D0" w:rsidP="00D00512" w:rsidR="002810D0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2810D0" w:rsidR="002810D0" w:rsidRPr="005C31FA">
      <w:pPr>
        <w:rPr>
          <w:szCs w:val="24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  <w:proofErr w:type="spellStart"/>
      <w:r w:rsidRPr="004A1906">
        <w:rPr>
          <w:b/>
          <w:sz w:val="22"/>
          <w:szCs w:val="22"/>
        </w:rPr>
        <w:t>Posl</w:t>
      </w:r>
      <w:proofErr w:type="spellEnd"/>
      <w:r w:rsidRPr="004A1906">
        <w:rPr>
          <w:b/>
          <w:sz w:val="22"/>
          <w:szCs w:val="22"/>
        </w:rPr>
        <w:t xml:space="preserve">. br. </w:t>
      </w:r>
      <w:r w:rsidRPr="00A8380E">
        <w:rPr>
          <w:b/>
          <w:sz w:val="22"/>
          <w:szCs w:val="22"/>
        </w:rPr>
        <w:t>6-St.</w:t>
      </w:r>
      <w:r>
        <w:rPr>
          <w:b/>
          <w:sz w:val="22"/>
          <w:szCs w:val="22"/>
        </w:rPr>
        <w:t>1</w:t>
      </w:r>
      <w:r w:rsidR="00EF115A">
        <w:rPr>
          <w:b/>
          <w:sz w:val="22"/>
          <w:szCs w:val="22"/>
        </w:rPr>
        <w:t>40</w:t>
      </w:r>
      <w:r w:rsidRPr="00A8380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2014</w:t>
      </w:r>
      <w:r w:rsidRPr="00A8380E">
        <w:rPr>
          <w:b/>
          <w:sz w:val="22"/>
          <w:szCs w:val="22"/>
        </w:rPr>
        <w:t>-</w:t>
      </w:r>
      <w:r w:rsidR="00EF115A">
        <w:rPr>
          <w:b/>
          <w:sz w:val="22"/>
          <w:szCs w:val="22"/>
        </w:rPr>
        <w:t>16</w:t>
      </w:r>
      <w:r w:rsidR="0052021B">
        <w:rPr>
          <w:b/>
          <w:sz w:val="22"/>
          <w:szCs w:val="22"/>
        </w:rPr>
        <w:t>5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>O G L A S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FE70A1" w:rsidR="00FE70A1" w:rsidRPr="00FE70A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</w:t>
      </w:r>
      <w:r w:rsidRPr="004A1906">
        <w:rPr>
          <w:sz w:val="22"/>
          <w:szCs w:val="22"/>
        </w:rPr>
        <w:t xml:space="preserve"> Splitu, Stalna služba u Dubrovniku </w:t>
      </w:r>
      <w:r w:rsidR="0052021B" w:rsidRPr="0052021B">
        <w:rPr>
          <w:sz w:val="22"/>
          <w:szCs w:val="22"/>
        </w:rPr>
        <w:t xml:space="preserve">objavljuje da se u stečajnom postupku </w:t>
      </w:r>
      <w:r>
        <w:rPr>
          <w:sz w:val="22"/>
          <w:szCs w:val="22"/>
        </w:rPr>
        <w:t>nad dužnikom</w:t>
      </w:r>
      <w:r w:rsidRPr="004A1906">
        <w:rPr>
          <w:sz w:val="22"/>
          <w:szCs w:val="22"/>
        </w:rPr>
        <w:t xml:space="preserve"> </w:t>
      </w:r>
      <w:r w:rsidR="008C77D6" w:rsidRPr="00765268">
        <w:rPr>
          <w:sz w:val="22"/>
          <w:szCs w:val="22"/>
        </w:rPr>
        <w:t>GORICA d.o.o. Dubrovnik</w:t>
      </w:r>
      <w:r w:rsidR="008C77D6">
        <w:rPr>
          <w:sz w:val="22"/>
          <w:szCs w:val="22"/>
        </w:rPr>
        <w:t xml:space="preserve"> "u stečaju"</w:t>
      </w:r>
      <w:r w:rsidR="008C77D6" w:rsidRPr="00765268">
        <w:rPr>
          <w:sz w:val="22"/>
          <w:szCs w:val="22"/>
        </w:rPr>
        <w:t xml:space="preserve">, Put Republike 12, </w:t>
      </w:r>
      <w:r w:rsidR="008C77D6">
        <w:rPr>
          <w:sz w:val="22"/>
          <w:szCs w:val="22"/>
        </w:rPr>
        <w:t xml:space="preserve">MBS: 060016505, </w:t>
      </w:r>
      <w:r w:rsidR="008C77D6" w:rsidRPr="00765268">
        <w:rPr>
          <w:sz w:val="22"/>
          <w:szCs w:val="22"/>
        </w:rPr>
        <w:t>OIB 82395996215</w:t>
      </w:r>
      <w:r w:rsidR="008C77D6" w:rsidRPr="00211AE3">
        <w:rPr>
          <w:sz w:val="22"/>
          <w:szCs w:val="22"/>
        </w:rPr>
        <w:t xml:space="preserve">, zastupano po stečajnom upravitelju </w:t>
      </w:r>
      <w:proofErr w:type="spellStart"/>
      <w:r w:rsidR="008C77D6">
        <w:rPr>
          <w:sz w:val="22"/>
          <w:szCs w:val="22"/>
        </w:rPr>
        <w:t>Maroju</w:t>
      </w:r>
      <w:proofErr w:type="spellEnd"/>
      <w:r w:rsidR="008C77D6">
        <w:rPr>
          <w:sz w:val="22"/>
          <w:szCs w:val="22"/>
        </w:rPr>
        <w:t xml:space="preserve"> </w:t>
      </w:r>
      <w:proofErr w:type="spellStart"/>
      <w:r w:rsidR="008C77D6">
        <w:rPr>
          <w:sz w:val="22"/>
          <w:szCs w:val="22"/>
        </w:rPr>
        <w:t>Stjepoviću</w:t>
      </w:r>
      <w:proofErr w:type="spellEnd"/>
      <w:r w:rsidR="008C77D6">
        <w:rPr>
          <w:sz w:val="22"/>
          <w:szCs w:val="22"/>
        </w:rPr>
        <w:t xml:space="preserve"> </w:t>
      </w:r>
      <w:r w:rsidR="008C77D6" w:rsidRPr="00211AE3">
        <w:rPr>
          <w:sz w:val="22"/>
          <w:szCs w:val="22"/>
        </w:rPr>
        <w:t>iz Dubrovnika</w:t>
      </w:r>
      <w:r w:rsidRPr="00211AE3">
        <w:rPr>
          <w:sz w:val="22"/>
          <w:szCs w:val="22"/>
        </w:rPr>
        <w:t xml:space="preserve">, </w:t>
      </w:r>
      <w:r w:rsidR="00087D8A" w:rsidRPr="00087D8A">
        <w:rPr>
          <w:sz w:val="22"/>
          <w:szCs w:val="22"/>
        </w:rPr>
        <w:t xml:space="preserve">koji se pred istim sudom vodi pod </w:t>
      </w:r>
      <w:proofErr w:type="spellStart"/>
      <w:r w:rsidR="00087D8A" w:rsidRPr="00087D8A">
        <w:rPr>
          <w:sz w:val="22"/>
          <w:szCs w:val="22"/>
        </w:rPr>
        <w:t>posl</w:t>
      </w:r>
      <w:proofErr w:type="spellEnd"/>
      <w:r w:rsidR="00087D8A" w:rsidRPr="00087D8A">
        <w:rPr>
          <w:sz w:val="22"/>
          <w:szCs w:val="22"/>
        </w:rPr>
        <w:t>. br. St.</w:t>
      </w:r>
      <w:r w:rsidR="00087D8A">
        <w:rPr>
          <w:sz w:val="22"/>
          <w:szCs w:val="22"/>
        </w:rPr>
        <w:t xml:space="preserve">140/2014 </w:t>
      </w:r>
      <w:r w:rsidR="00FE70A1">
        <w:rPr>
          <w:sz w:val="22"/>
          <w:szCs w:val="22"/>
        </w:rPr>
        <w:t>p</w:t>
      </w:r>
      <w:r w:rsidR="00FE70A1" w:rsidRPr="00FE70A1">
        <w:rPr>
          <w:sz w:val="22"/>
          <w:szCs w:val="22"/>
        </w:rPr>
        <w:t xml:space="preserve">osebno ispitno ročište za ispitivanje naknadno prijavljenih potraživanja vjerovnika zakazano se za dan 1. ožujka 2016. godine u 9,20 sati zbog spriječenosti stečajnog upravitelja </w:t>
      </w:r>
      <w:r w:rsidR="00FE70A1" w:rsidRPr="00FE70A1">
        <w:rPr>
          <w:b/>
          <w:sz w:val="22"/>
          <w:szCs w:val="22"/>
        </w:rPr>
        <w:t>neće održati,</w:t>
      </w:r>
      <w:r w:rsidR="00FE70A1" w:rsidRPr="00FE70A1">
        <w:rPr>
          <w:sz w:val="22"/>
          <w:szCs w:val="22"/>
        </w:rPr>
        <w:t xml:space="preserve"> a novo posebno ispitno ročište za ispitivanje naknadno prijavljenih tražbina </w:t>
      </w:r>
      <w:r w:rsidR="00FE70A1">
        <w:rPr>
          <w:sz w:val="22"/>
          <w:szCs w:val="22"/>
        </w:rPr>
        <w:t>će se održati</w:t>
      </w:r>
      <w:r w:rsidR="00FE70A1" w:rsidRPr="00FE70A1">
        <w:rPr>
          <w:sz w:val="22"/>
          <w:szCs w:val="22"/>
        </w:rPr>
        <w:t>:</w:t>
      </w:r>
    </w:p>
    <w:p w:rsidRDefault="00FE70A1" w:rsidP="00FE70A1" w:rsidR="00FE70A1" w:rsidRPr="00FE70A1">
      <w:pPr>
        <w:ind w:firstLine="720"/>
        <w:jc w:val="both"/>
        <w:rPr>
          <w:sz w:val="22"/>
          <w:szCs w:val="22"/>
        </w:rPr>
      </w:pPr>
    </w:p>
    <w:p w:rsidRDefault="00FE70A1" w:rsidP="00FE70A1" w:rsidR="00FE70A1" w:rsidRPr="00FE70A1">
      <w:pPr>
        <w:jc w:val="center"/>
        <w:rPr>
          <w:b/>
          <w:sz w:val="22"/>
          <w:szCs w:val="22"/>
        </w:rPr>
      </w:pPr>
      <w:r w:rsidRPr="00FE70A1">
        <w:rPr>
          <w:b/>
          <w:sz w:val="22"/>
          <w:szCs w:val="22"/>
        </w:rPr>
        <w:t>10. ožujka 2016. godine u 10,45 sati,</w:t>
      </w:r>
    </w:p>
    <w:p w:rsidRDefault="00FE70A1" w:rsidP="00FE70A1" w:rsidR="00FE70A1" w:rsidRPr="00FE70A1">
      <w:pPr>
        <w:ind w:firstLine="720"/>
        <w:jc w:val="both"/>
        <w:rPr>
          <w:b/>
          <w:sz w:val="22"/>
          <w:szCs w:val="22"/>
        </w:rPr>
      </w:pPr>
    </w:p>
    <w:p w:rsidRDefault="00FE70A1" w:rsidP="00FE70A1" w:rsidR="00FE70A1" w:rsidRPr="00FE70A1">
      <w:pPr>
        <w:ind w:firstLine="720"/>
        <w:jc w:val="both"/>
        <w:rPr>
          <w:sz w:val="22"/>
          <w:szCs w:val="22"/>
        </w:rPr>
      </w:pPr>
      <w:r w:rsidRPr="00FE70A1">
        <w:rPr>
          <w:sz w:val="22"/>
          <w:szCs w:val="22"/>
        </w:rPr>
        <w:t xml:space="preserve">u zgradi ovog suda u Dubrovniku, Dr. A. Starčevića 23, sudnica 2. </w:t>
      </w:r>
    </w:p>
    <w:p w:rsidRDefault="00FE70A1" w:rsidP="006144FD" w:rsidR="00FE70A1">
      <w:pPr>
        <w:ind w:firstLine="720"/>
        <w:jc w:val="both"/>
        <w:rPr>
          <w:sz w:val="22"/>
          <w:szCs w:val="22"/>
        </w:rPr>
      </w:pPr>
    </w:p>
    <w:p w:rsidRDefault="00FE70A1" w:rsidP="006144FD" w:rsidR="00FE70A1">
      <w:pPr>
        <w:ind w:firstLine="720"/>
        <w:jc w:val="both"/>
        <w:rPr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 xml:space="preserve">U Dubrovniku, </w:t>
      </w:r>
      <w:r w:rsidRPr="007322D0">
        <w:rPr>
          <w:sz w:val="22"/>
          <w:szCs w:val="22"/>
        </w:rPr>
        <w:t xml:space="preserve">dana </w:t>
      </w:r>
      <w:r w:rsidR="00FE70A1">
        <w:rPr>
          <w:sz w:val="22"/>
          <w:szCs w:val="22"/>
        </w:rPr>
        <w:t>1</w:t>
      </w:r>
      <w:r w:rsidR="008C77D6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FE70A1">
        <w:rPr>
          <w:sz w:val="22"/>
          <w:szCs w:val="22"/>
        </w:rPr>
        <w:t>veljače</w:t>
      </w:r>
      <w:r w:rsidRPr="004A1906">
        <w:rPr>
          <w:sz w:val="22"/>
          <w:szCs w:val="22"/>
        </w:rPr>
        <w:t xml:space="preserve"> 201</w:t>
      </w:r>
      <w:r w:rsidR="008C77D6">
        <w:rPr>
          <w:sz w:val="22"/>
          <w:szCs w:val="22"/>
        </w:rPr>
        <w:t>6</w:t>
      </w:r>
      <w:r w:rsidRPr="004A1906">
        <w:rPr>
          <w:sz w:val="22"/>
          <w:szCs w:val="22"/>
        </w:rPr>
        <w:t>. godine</w:t>
      </w: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  <w:t>Stečajni sudac:</w:t>
      </w: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</w:p>
    <w:p w:rsidRDefault="002810D0" w:rsidP="006144FD" w:rsidR="002810D0" w:rsidRPr="004A1906">
      <w:pPr>
        <w:ind w:firstLine="720" w:left="5040"/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>Srđan Gavranić</w:t>
      </w:r>
    </w:p>
    <w:p w:rsidRDefault="002810D0" w:rsidP="006144FD" w:rsidR="002810D0" w:rsidRPr="004C5BD3">
      <w:pPr>
        <w:jc w:val="right"/>
      </w:pPr>
    </w:p>
    <w:sectPr w:rsidSect="00B419A4" w:rsidR="002810D0" w:rsidRPr="004C5BD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17CE3"/>
    <w:rsid w:val="0004656C"/>
    <w:rsid w:val="00057197"/>
    <w:rsid w:val="00074409"/>
    <w:rsid w:val="00084E73"/>
    <w:rsid w:val="00087D8A"/>
    <w:rsid w:val="000D70C0"/>
    <w:rsid w:val="001034FB"/>
    <w:rsid w:val="00146D61"/>
    <w:rsid w:val="001B6F49"/>
    <w:rsid w:val="001C5DBE"/>
    <w:rsid w:val="00211AE3"/>
    <w:rsid w:val="00243EBC"/>
    <w:rsid w:val="002810D0"/>
    <w:rsid w:val="00332DE0"/>
    <w:rsid w:val="003345A4"/>
    <w:rsid w:val="00367982"/>
    <w:rsid w:val="00386C93"/>
    <w:rsid w:val="003D01F7"/>
    <w:rsid w:val="003F677B"/>
    <w:rsid w:val="0045529B"/>
    <w:rsid w:val="004A1906"/>
    <w:rsid w:val="004A634E"/>
    <w:rsid w:val="004B58F4"/>
    <w:rsid w:val="004C5BD3"/>
    <w:rsid w:val="004F5733"/>
    <w:rsid w:val="005130AD"/>
    <w:rsid w:val="0052021B"/>
    <w:rsid w:val="0054722B"/>
    <w:rsid w:val="00576736"/>
    <w:rsid w:val="00586447"/>
    <w:rsid w:val="005C31FA"/>
    <w:rsid w:val="005C796F"/>
    <w:rsid w:val="005C7AE4"/>
    <w:rsid w:val="005F2803"/>
    <w:rsid w:val="006144FD"/>
    <w:rsid w:val="00625240"/>
    <w:rsid w:val="006365AF"/>
    <w:rsid w:val="006D614B"/>
    <w:rsid w:val="006F5DD5"/>
    <w:rsid w:val="006F6047"/>
    <w:rsid w:val="00707F28"/>
    <w:rsid w:val="007322D0"/>
    <w:rsid w:val="0075229F"/>
    <w:rsid w:val="007A6D47"/>
    <w:rsid w:val="007E1212"/>
    <w:rsid w:val="00801BF3"/>
    <w:rsid w:val="0085029D"/>
    <w:rsid w:val="008A48BB"/>
    <w:rsid w:val="008B68B7"/>
    <w:rsid w:val="008C77D6"/>
    <w:rsid w:val="008D27E7"/>
    <w:rsid w:val="009618C8"/>
    <w:rsid w:val="009C2DA0"/>
    <w:rsid w:val="00A439ED"/>
    <w:rsid w:val="00A5011F"/>
    <w:rsid w:val="00A75F2B"/>
    <w:rsid w:val="00A8380E"/>
    <w:rsid w:val="00A932D5"/>
    <w:rsid w:val="00AA6886"/>
    <w:rsid w:val="00AF42A1"/>
    <w:rsid w:val="00B106B0"/>
    <w:rsid w:val="00B419A4"/>
    <w:rsid w:val="00B51961"/>
    <w:rsid w:val="00B661D9"/>
    <w:rsid w:val="00B83D37"/>
    <w:rsid w:val="00BA470A"/>
    <w:rsid w:val="00BB3AEB"/>
    <w:rsid w:val="00BB7E41"/>
    <w:rsid w:val="00C37B4B"/>
    <w:rsid w:val="00D00512"/>
    <w:rsid w:val="00D655F0"/>
    <w:rsid w:val="00D65989"/>
    <w:rsid w:val="00DA0A1C"/>
    <w:rsid w:val="00DA457E"/>
    <w:rsid w:val="00DE651C"/>
    <w:rsid w:val="00E22B89"/>
    <w:rsid w:val="00E2622A"/>
    <w:rsid w:val="00E27007"/>
    <w:rsid w:val="00EE46C3"/>
    <w:rsid w:val="00EF115A"/>
    <w:rsid w:val="00F51BF3"/>
    <w:rsid w:val="00F9574E"/>
    <w:rsid w:val="00FA238B"/>
    <w:rsid w:val="00FE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19A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B419A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44FD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B419A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084E73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rsid w:val="00B83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31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6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98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98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9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9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19A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B419A4"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144FD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B419A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084E73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rsid w:val="00B83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31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36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98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98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9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9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u ormaru kal.1.
Kopija spisa dana 29.10.15.poslana Vrhovnom</izvorni_sadrzaj>
    <derivirana_varijabla naziv="DomainObject.Predmet.PrimjedbaSuca_1">kopija spisa u ormaru kal.1.
Kopija spisa dana 29.10.15.poslana Vrhovnom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2015.</izvorni_sadrzaj>
    <derivirana_varijabla naziv="DomainObject.Predmet.SpisIzvanSuda.DatumIzlazaSpisa_1">7. srpnja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REVIZIJA</izvorni_sadrzaj>
    <derivirana_varijabla naziv="DomainObject.Predmet.SpisIzvanSuda.LokacijaSpisa_1">REVIZIJA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VRHOVNI SUD RH</izvorni_sadrzaj>
    <derivirana_varijabla naziv="DomainObject.Predmet.SpisIzvanSuda.RazlogIzlaskaSpisa_1">VRHOVNI SUD RH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</izvorni_sadrzaj>
    <derivirana_varijabla naziv="DomainObject.Predmet.OstaliListFormated_1">
      <item>Županijsko državno odvjetništvo u Dubrovniku</item>
      <item>Nikola Pirjać</item>
      <item>Maroje Stjepović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</izvorni_sadrzaj>
    <derivirana_varijabla naziv="DomainObject.Predmet.OstaliListFormatedOIB_1">
      <item>Županijsko državno odvjetništvo u Dubrovniku</item>
      <item>Nikola Pirjać</item>
      <item>Maroje Stjepović, OIB 82395996215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</item>
    </izvorni_sadrzaj>
    <derivirana_varijabla naziv="DomainObject.Predmet.OstaliListFormatedWithAdress_1">
      <item>Županijsko državno odvjetništvo u Dubrovniku, Dropčeva 1, 20000 Dubrovnik</item>
      <item>Nikola Pirjać</item>
      <item>Maroje Stjepović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</izvorni_sadrzaj>
    <derivirana_varijabla naziv="DomainObject.Predmet.OstaliListNazivFormated_1">
      <item>Županijsko državno odvjetništvo u Dubrovniku</item>
      <item>Nikola Pirjać</item>
      <item>Maroje Stjepović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</izvorni_sadrzaj>
    <derivirana_varijabla naziv="DomainObject.Predmet.OstaliListNazivFormatedOIB_1">
      <item>Županijsko državno odvjetništvo u Dubrovniku</item>
      <item>Nikola Pirjać</item>
      <item>Maroje Stjepović, OIB 82395996215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20000 Dubrovnik i dr.</izvorni_sadrzaj>
    <derivirana_varijabla naziv="DomainObject.Predmet.StrankaIDrugiAdressOIB_1">RH,MINISTARSTVO FINANCIJA-POREZNA UPRAVA,PODRUČNI URED DUBROVNIK,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</item>
      <item>GORICA 1 d.o.o. za građevno-obrtničke radove, trgovinu, turizam i usluge, OIB 86245531403, Put Republike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82395996215</item>
      <item>, OIB null</item>
      <item>, OIB 00862047577</item>
      <item>, OIB 92770362982</item>
      <item>, OIB 82395996215</item>
      <item>, OIB 86245531403</item>
    </izvorni_sadrzaj>
    <derivirana_varijabla naziv="DomainObject.Predmet.SudioniciListNazivOIB_1">
      <item>, OIB null</item>
      <item>, OIB null</item>
      <item>, OIB 82395996215</item>
      <item>, OIB null</item>
      <item>, OIB 00862047577</item>
      <item>, OIB 92770362982</item>
      <item>, OIB 82395996215</item>
      <item>, OIB 86245531403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137</properties:Words>
  <properties:Characters>778</properties:Characters>
  <properties:Lines>31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2016-02-12T14:04:00Z</dcterms:created>
  <dc:creator>Ante Kačić</dc:creator>
  <cp:lastModifiedBy>Srđan Gavranić</cp:lastModifiedBy>
  <cp:lastPrinted>2015-10-01T07:31:00Z</cp:lastPrinted>
  <dcterms:modified xmlns:xsi="http://www.w3.org/2001/XMLSchema-instance" xsi:type="dcterms:W3CDTF">2016-02-12T14:04:00Z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