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9aad" w14:paraId="8cd9aad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PET-PROM  d.o.o., Zagreb, Vrtni put 5., OIB 67247311476, dana 7.</w:t>
      </w:r>
      <w:r w:rsidR="000B3EDF">
        <w:t xml:space="preserve">studenog </w:t>
      </w:r>
      <w:r>
        <w:t>201</w:t>
      </w:r>
      <w:r w:rsidR="000B3EDF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E41466">
        <w:t xml:space="preserve">DIGITALNI TAHOGRAF </w:t>
      </w:r>
      <w:r w:rsidR="0086311F">
        <w:t xml:space="preserve"> d.o.o., </w:t>
      </w:r>
      <w:r w:rsidR="00E41466">
        <w:t xml:space="preserve">Lučko, Ventilatorska 8. a, </w:t>
      </w:r>
      <w:r w:rsidR="000F0FE6">
        <w:t xml:space="preserve"> </w:t>
      </w:r>
      <w:r w:rsidRPr="009A2892">
        <w:t xml:space="preserve">u iznosu </w:t>
      </w:r>
      <w:r w:rsidR="00E41466">
        <w:t>500</w:t>
      </w:r>
      <w:r w:rsidR="004D4EC0">
        <w:t>,</w:t>
      </w:r>
      <w:r w:rsidR="00E41466">
        <w:t>00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4D4EC0">
        <w:t>1</w:t>
      </w:r>
      <w:r w:rsidR="00E41466">
        <w:t>7</w:t>
      </w:r>
      <w:r w:rsidR="00EE020E">
        <w:t>.listopada</w:t>
      </w:r>
      <w:r w:rsidR="00341FC1">
        <w:t xml:space="preserve"> </w:t>
      </w:r>
      <w:r w:rsidR="00804268">
        <w:t>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0B7C01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E41466">
        <w:t>DIGITALNI TAHOGRAF  d.o.o., Lučko, Ventilatorska 8. a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E41466">
        <w:t>500,00</w:t>
      </w:r>
      <w:r w:rsidR="00EE020E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</w:t>
      </w:r>
      <w:r w:rsidR="00E41466">
        <w:t>preporučenom poštom</w:t>
      </w:r>
      <w:r w:rsidR="00586060">
        <w:t xml:space="preserve"> </w:t>
      </w:r>
      <w:r w:rsidR="004230A4">
        <w:t xml:space="preserve">dana </w:t>
      </w:r>
      <w:r w:rsidR="004D4EC0">
        <w:t>1</w:t>
      </w:r>
      <w:r w:rsidR="00E41466">
        <w:t>7</w:t>
      </w:r>
      <w:r w:rsidR="000B7C01">
        <w:t>.</w:t>
      </w:r>
      <w:r w:rsidR="00EE020E">
        <w:t xml:space="preserve">listopada </w:t>
      </w:r>
      <w:r w:rsidR="00804268">
        <w:t>2017., a što je vidljivo iz otiska prijemnog</w:t>
      </w:r>
      <w:r w:rsidR="000B7C01">
        <w:t xml:space="preserve"> žiga </w:t>
      </w:r>
      <w:r w:rsidR="00804268">
        <w:t xml:space="preserve"> </w:t>
      </w:r>
      <w:r w:rsidR="00E41466">
        <w:t>Hrvatske pošte.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 xml:space="preserve">.,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131F0">
        <w:t>7.studenog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1601DE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1601DE" w:rsidP="001601DE" w:rsidR="001601DE">
      <w:pPr>
        <w:ind w:firstLine="708" w:left="2832"/>
        <w:jc w:val="both"/>
      </w:pPr>
      <w:r>
        <w:t>Za točnost otpravka, ovlašteni službenik:</w:t>
      </w:r>
    </w:p>
    <w:p w:rsidRDefault="001601DE" w:rsidP="00422EE0" w:rsidR="001601D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1601DE" w:rsidR="007042D2" w:rsidRPr="008F3E08">
      <w:pPr>
        <w:overflowPunct w:val="false"/>
        <w:autoSpaceDE w:val="false"/>
        <w:autoSpaceDN w:val="false"/>
        <w:adjustRightInd w:val="false"/>
        <w:ind w:left="360"/>
        <w:jc w:val="both"/>
      </w:pP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1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A7D42"/>
    <w:rsid w:val="000B3EDF"/>
    <w:rsid w:val="000B7C01"/>
    <w:rsid w:val="000D7DD4"/>
    <w:rsid w:val="000F0FE6"/>
    <w:rsid w:val="00135666"/>
    <w:rsid w:val="001423CB"/>
    <w:rsid w:val="00142CB2"/>
    <w:rsid w:val="00153D80"/>
    <w:rsid w:val="001601DE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4EC0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669A5"/>
    <w:rsid w:val="00585191"/>
    <w:rsid w:val="00586060"/>
    <w:rsid w:val="005A14BE"/>
    <w:rsid w:val="005A26E1"/>
    <w:rsid w:val="005A3656"/>
    <w:rsid w:val="005A6CC1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6311F"/>
    <w:rsid w:val="00865F7D"/>
    <w:rsid w:val="00873338"/>
    <w:rsid w:val="00873C16"/>
    <w:rsid w:val="00894787"/>
    <w:rsid w:val="008A55DD"/>
    <w:rsid w:val="008C1887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B131F0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3002E"/>
    <w:rsid w:val="00E33446"/>
    <w:rsid w:val="00E371BF"/>
    <w:rsid w:val="00E4146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4DA15-F52D-4220-835D-5AE4EB7F3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2047</properties:Characters>
  <properties:Lines>67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2017-11-07T14:26:00Z</dcterms:created>
  <dc:creator>nribaric</dc:creator>
  <cp:lastModifiedBy>Valentina Delač</cp:lastModifiedBy>
  <cp:lastPrinted>2017-11-07T14:25:00Z</cp:lastPrinted>
  <dcterms:modified xmlns:xsi="http://www.w3.org/2001/XMLSchema-instance" xsi:type="dcterms:W3CDTF">2017-11-07T14:26:00Z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