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2b35" w14:paraId="c542b35" w:rsidRDefault="00471DAD" w:rsidP="00D17329" w:rsidR="00471DA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96641" w:rsidP="004431B0" w:rsidR="00D1732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</w:t>
      </w:r>
      <w:r w:rsidR="00A43D7F">
        <w:rPr>
          <w:rFonts w:hAnsi="Times New Roman" w:ascii="Times New Roman"/>
          <w:szCs w:val="24"/>
          <w:lang w:val="hr-HR"/>
        </w:rPr>
        <w:t>8</w:t>
      </w:r>
      <w:r w:rsidR="008679BD" w:rsidRPr="004453B3">
        <w:rPr>
          <w:rFonts w:hAnsi="Times New Roman" w:ascii="Times New Roman"/>
          <w:szCs w:val="24"/>
          <w:lang w:val="hr-HR"/>
        </w:rPr>
        <w:t>. St-</w:t>
      </w:r>
      <w:r w:rsidR="00373498">
        <w:rPr>
          <w:rFonts w:hAnsi="Times New Roman" w:ascii="Times New Roman"/>
          <w:szCs w:val="24"/>
          <w:lang w:val="hr-HR"/>
        </w:rPr>
        <w:t>6792/16</w:t>
      </w:r>
      <w:r>
        <w:rPr>
          <w:rFonts w:hAnsi="Times New Roman" w:ascii="Times New Roman"/>
          <w:szCs w:val="24"/>
          <w:lang w:val="hr-HR"/>
        </w:rPr>
        <w:t>-10</w:t>
      </w:r>
    </w:p>
    <w:p w:rsidRDefault="00471DAD" w:rsidP="004431B0" w:rsidR="00471DA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471DA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723F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0B723F" w:rsidR="00D17329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 xml:space="preserve">u </w:t>
      </w:r>
      <w:r w:rsidR="00B93B3B">
        <w:rPr>
          <w:rFonts w:hAnsi="Times New Roman" w:ascii="Times New Roman"/>
          <w:szCs w:val="24"/>
          <w:lang w:val="hr-HR"/>
        </w:rPr>
        <w:t>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nad </w:t>
      </w:r>
      <w:r w:rsidR="000B723F">
        <w:rPr>
          <w:rFonts w:hAnsi="Times New Roman" w:ascii="Times New Roman"/>
          <w:lang w:eastAsia="hr-HR"/>
        </w:rPr>
        <w:t>dužnikom</w:t>
      </w:r>
      <w:r w:rsidR="000B723F" w:rsidRPr="000B723F">
        <w:rPr>
          <w:rFonts w:hAnsi="Times New Roman" w:ascii="Times New Roman"/>
          <w:lang w:eastAsia="hr-HR"/>
        </w:rPr>
        <w:t xml:space="preserve"> </w:t>
      </w:r>
      <w:r w:rsidR="000B723F" w:rsidRPr="000B723F">
        <w:rPr>
          <w:rFonts w:hAnsi="Times New Roman" w:ascii="Times New Roman"/>
        </w:rPr>
        <w:t>PRIMOŠTEN PRIMA CENTAR d.d. iz Primoštena,</w:t>
      </w:r>
      <w:r w:rsidR="006D591B">
        <w:rPr>
          <w:rFonts w:hAnsi="Times New Roman" w:ascii="Times New Roman"/>
        </w:rPr>
        <w:t xml:space="preserve"> Dr.</w:t>
      </w:r>
      <w:r w:rsidR="000B723F" w:rsidRPr="000B723F">
        <w:rPr>
          <w:rFonts w:hAnsi="Times New Roman" w:ascii="Times New Roman"/>
        </w:rPr>
        <w:t xml:space="preserve"> Franje Tuđmana 20, OIB: 48162065212</w:t>
      </w:r>
      <w:r w:rsidR="000B723F" w:rsidRPr="000B723F">
        <w:rPr>
          <w:rFonts w:hAnsi="Times New Roman" w:ascii="Times New Roman"/>
          <w:lang w:eastAsia="hr-HR"/>
        </w:rPr>
        <w:t>,</w:t>
      </w:r>
      <w:r w:rsidR="000B723F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2E77BF">
        <w:rPr>
          <w:rFonts w:hAnsi="Times New Roman" w:ascii="Times New Roman"/>
          <w:szCs w:val="24"/>
          <w:lang w:val="hr-HR"/>
        </w:rPr>
        <w:t>14. srp</w:t>
      </w:r>
      <w:r w:rsidR="000B723F">
        <w:rPr>
          <w:rFonts w:hAnsi="Times New Roman" w:ascii="Times New Roman"/>
          <w:szCs w:val="24"/>
          <w:lang w:val="hr-HR"/>
        </w:rPr>
        <w:t xml:space="preserve">nja 2017. g. </w:t>
      </w:r>
    </w:p>
    <w:p w:rsidRDefault="00095620" w:rsidP="000B723F" w:rsidR="00095620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095620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E77BF" w:rsidP="00D17329" w:rsidR="00880FC9">
      <w:pPr>
        <w:pStyle w:val="BodyText21"/>
        <w:ind w:firstLine="0" w:left="0"/>
        <w:rPr>
          <w:rFonts w:hAnsi="Times New Roman" w:ascii="Times New Roman"/>
          <w:szCs w:val="24"/>
        </w:rPr>
      </w:pPr>
      <w:r w:rsidRPr="002E77BF">
        <w:rPr>
          <w:rFonts w:hAnsi="Times New Roman" w:ascii="Times New Roman"/>
          <w:szCs w:val="24"/>
        </w:rPr>
        <w:t xml:space="preserve">Ročište vjerovnika na kojem se ispituju prijavljene tražbine - ispitno ročište </w:t>
      </w:r>
      <w:r>
        <w:rPr>
          <w:rFonts w:hAnsi="Times New Roman" w:ascii="Times New Roman"/>
          <w:szCs w:val="24"/>
        </w:rPr>
        <w:t>u gornjoj pravnoj stvari određuje se za dan 02. listopada</w:t>
      </w:r>
      <w:r w:rsidRPr="002E77BF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g. u 10:30</w:t>
      </w:r>
      <w:r w:rsidRPr="002E77BF">
        <w:rPr>
          <w:rFonts w:hAnsi="Times New Roman" w:ascii="Times New Roman"/>
          <w:szCs w:val="24"/>
        </w:rPr>
        <w:t xml:space="preserve"> sati, a ročište na kojem će se na temelju izvješća stečajnog upravitelja odlučiti o daljnjem tijeku stečajnog postupka – izvještajno roči</w:t>
      </w:r>
      <w:r>
        <w:rPr>
          <w:rFonts w:hAnsi="Times New Roman" w:ascii="Times New Roman"/>
          <w:szCs w:val="24"/>
        </w:rPr>
        <w:t>šte određuje se za isti dan u 11:00</w:t>
      </w:r>
      <w:r w:rsidRPr="002E77BF">
        <w:rPr>
          <w:rFonts w:hAnsi="Times New Roman" w:ascii="Times New Roman"/>
          <w:szCs w:val="24"/>
        </w:rPr>
        <w:t xml:space="preserve"> sati u prostorijama Trgovačkog suda u Zagrebu, Petrinjska 8, soba broj 96/II (stari dio).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880FC9" w:rsidP="00095620" w:rsidR="00880FC9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Rješenjem Trgovačkog suda u Zadru, br. St-183/15., od 03.10.2016.</w:t>
      </w:r>
      <w:r w:rsidR="00AA63E3">
        <w:rPr>
          <w:rFonts w:hAnsi="Times New Roman" w:ascii="Times New Roman"/>
          <w:szCs w:val="24"/>
        </w:rPr>
        <w:t xml:space="preserve"> g.</w:t>
      </w:r>
      <w:r>
        <w:rPr>
          <w:rFonts w:hAnsi="Times New Roman" w:ascii="Times New Roman"/>
          <w:szCs w:val="24"/>
        </w:rPr>
        <w:t xml:space="preserve"> otvoren je stečajni postupak nad dužnikom PRIMOŠTEN PRIMA CENTAR d.o.o. iz Primoštena, Dr. F. Tuđmana 20, OIB: OIB: </w:t>
      </w:r>
      <w:r w:rsidRPr="000B723F">
        <w:rPr>
          <w:rFonts w:hAnsi="Times New Roman" w:ascii="Times New Roman"/>
        </w:rPr>
        <w:t>48162065212</w:t>
      </w:r>
      <w:r>
        <w:rPr>
          <w:rFonts w:hAnsi="Times New Roman" w:ascii="Times New Roman"/>
        </w:rPr>
        <w:t xml:space="preserve"> te je istim rješenje</w:t>
      </w:r>
      <w:r w:rsidR="00095620">
        <w:rPr>
          <w:rFonts w:hAnsi="Times New Roman" w:ascii="Times New Roman"/>
        </w:rPr>
        <w:t>m imenovan stečajni upravitelj Frane Zvonimir Negro iz Zadra, Miroslava Krleže 3c, OIB: 596183330195.</w:t>
      </w:r>
    </w:p>
    <w:p w:rsidRDefault="00471DAD" w:rsidP="00095620" w:rsidR="00471DAD">
      <w:pPr>
        <w:pStyle w:val="BodyText21"/>
        <w:ind w:firstLine="708" w:left="0"/>
        <w:rPr>
          <w:rFonts w:hAnsi="Times New Roman" w:ascii="Times New Roman"/>
        </w:rPr>
      </w:pPr>
    </w:p>
    <w:p w:rsidRDefault="00095620" w:rsidP="00095620" w:rsidR="00095620">
      <w:pPr>
        <w:pStyle w:val="BodyText21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istog suda, </w:t>
      </w:r>
      <w:r w:rsidR="00471DAD">
        <w:rPr>
          <w:rFonts w:hAnsi="Times New Roman" w:ascii="Times New Roman"/>
        </w:rPr>
        <w:t>br. St-183/15. od 06.10.2016. g. t</w:t>
      </w:r>
      <w:r>
        <w:rPr>
          <w:rFonts w:hAnsi="Times New Roman" w:ascii="Times New Roman"/>
        </w:rPr>
        <w:t>aj sud se proglasio mjesno nenadležnim, a rješenjem od 10.11.2016.</w:t>
      </w:r>
      <w:r w:rsidR="00471DAD">
        <w:rPr>
          <w:rFonts w:hAnsi="Times New Roman" w:ascii="Times New Roman"/>
        </w:rPr>
        <w:t xml:space="preserve"> g.</w:t>
      </w:r>
      <w:r>
        <w:rPr>
          <w:rFonts w:hAnsi="Times New Roman" w:ascii="Times New Roman"/>
        </w:rPr>
        <w:t xml:space="preserve"> razriješen je dužnosti navedeni stečajni upravitelj, na vlastiti zahtjev, pa je ovaj sud imenovao novog stečajnog</w:t>
      </w:r>
      <w:r w:rsidR="00471DAD">
        <w:rPr>
          <w:rFonts w:hAnsi="Times New Roman" w:ascii="Times New Roman"/>
        </w:rPr>
        <w:t xml:space="preserve"> upravitelja</w:t>
      </w:r>
      <w:r w:rsidR="002E77BF">
        <w:rPr>
          <w:rFonts w:hAnsi="Times New Roman" w:ascii="Times New Roman"/>
        </w:rPr>
        <w:t>,</w:t>
      </w:r>
      <w:r w:rsidR="00471DAD">
        <w:rPr>
          <w:rFonts w:hAnsi="Times New Roman" w:ascii="Times New Roman"/>
        </w:rPr>
        <w:t xml:space="preserve"> koji će obavljati svoje dužnosti u okviru ovlasti iz članka 88. SZ-a (NN br. 71/</w:t>
      </w:r>
      <w:r w:rsidR="002E77BF">
        <w:rPr>
          <w:rFonts w:hAnsi="Times New Roman" w:ascii="Times New Roman"/>
        </w:rPr>
        <w:t>15), rješenjem broj gornji, od 31. siječnja 2017.</w:t>
      </w:r>
    </w:p>
    <w:p w:rsidRDefault="00471DAD" w:rsidP="00095620" w:rsidR="00471DAD">
      <w:pPr>
        <w:pStyle w:val="BodyText21"/>
        <w:ind w:firstLine="708" w:left="0"/>
        <w:rPr>
          <w:rFonts w:hAnsi="Times New Roman" w:ascii="Times New Roman"/>
        </w:rPr>
      </w:pPr>
    </w:p>
    <w:p w:rsidRDefault="002E77BF" w:rsidP="002E77BF" w:rsidR="006D591B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Stoga </w:t>
      </w:r>
      <w:r w:rsidRPr="002E77BF">
        <w:rPr>
          <w:rFonts w:hAnsi="Times New Roman" w:ascii="Times New Roman"/>
        </w:rPr>
        <w:t>je</w:t>
      </w:r>
      <w:r>
        <w:rPr>
          <w:rFonts w:hAnsi="Times New Roman" w:ascii="Times New Roman"/>
        </w:rPr>
        <w:t>,</w:t>
      </w:r>
      <w:r w:rsidRPr="002E77BF">
        <w:rPr>
          <w:rFonts w:hAnsi="Times New Roman" w:ascii="Times New Roman"/>
        </w:rPr>
        <w:t xml:space="preserve"> na temelju </w:t>
      </w:r>
      <w:r>
        <w:rPr>
          <w:rFonts w:hAnsi="Times New Roman" w:ascii="Times New Roman"/>
        </w:rPr>
        <w:t>članka</w:t>
      </w:r>
      <w:r w:rsidRPr="002E77BF">
        <w:rPr>
          <w:rFonts w:hAnsi="Times New Roman" w:ascii="Times New Roman"/>
        </w:rPr>
        <w:t xml:space="preserve"> 130. SZ</w:t>
      </w:r>
      <w:r>
        <w:rPr>
          <w:rFonts w:hAnsi="Times New Roman" w:ascii="Times New Roman"/>
        </w:rPr>
        <w:t xml:space="preserve">, valjalo odlučiti kao u izreci </w:t>
      </w:r>
      <w:r w:rsidRPr="002E77BF">
        <w:rPr>
          <w:rFonts w:hAnsi="Times New Roman" w:ascii="Times New Roman"/>
        </w:rPr>
        <w:t>ovog rješenja</w:t>
      </w:r>
      <w:r>
        <w:rPr>
          <w:rFonts w:hAnsi="Times New Roman" w:ascii="Times New Roman"/>
        </w:rPr>
        <w:t>.</w:t>
      </w:r>
    </w:p>
    <w:p w:rsidRDefault="002E77BF" w:rsidP="002E77BF" w:rsidR="002E77BF">
      <w:pPr>
        <w:pStyle w:val="BodyText21"/>
        <w:ind w:firstLine="0" w:left="0"/>
        <w:rPr>
          <w:rFonts w:hAnsi="Times New Roman" w:ascii="Times New Roman"/>
        </w:rPr>
      </w:pPr>
    </w:p>
    <w:p w:rsidRDefault="002E77BF" w:rsidP="002E77BF" w:rsidR="002E77BF">
      <w:pPr>
        <w:pStyle w:val="BodyText21"/>
        <w:ind w:firstLine="0" w:left="0"/>
        <w:rPr>
          <w:rFonts w:hAnsi="Times New Roman" w:ascii="Times New Roman"/>
        </w:rPr>
      </w:pPr>
    </w:p>
    <w:p w:rsidRDefault="00460A39" w:rsidP="003C67ED" w:rsidR="003C67E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A4B9B">
        <w:rPr>
          <w:rFonts w:hAnsi="Times New Roman" w:ascii="Times New Roman"/>
          <w:szCs w:val="24"/>
          <w:lang w:val="hr-HR"/>
        </w:rPr>
        <w:t xml:space="preserve">Zagrebu, </w:t>
      </w:r>
      <w:r w:rsidR="002E77BF">
        <w:rPr>
          <w:rFonts w:hAnsi="Times New Roman" w:ascii="Times New Roman"/>
          <w:szCs w:val="24"/>
          <w:lang w:val="hr-HR"/>
        </w:rPr>
        <w:t>14</w:t>
      </w:r>
      <w:r w:rsidR="00095620">
        <w:rPr>
          <w:rFonts w:hAnsi="Times New Roman" w:ascii="Times New Roman"/>
          <w:szCs w:val="24"/>
          <w:lang w:val="hr-HR"/>
        </w:rPr>
        <w:t xml:space="preserve">. </w:t>
      </w:r>
      <w:r w:rsidR="002E77BF">
        <w:rPr>
          <w:rFonts w:hAnsi="Times New Roman" w:ascii="Times New Roman"/>
          <w:szCs w:val="24"/>
          <w:lang w:val="hr-HR"/>
        </w:rPr>
        <w:t xml:space="preserve">srpnja </w:t>
      </w:r>
      <w:r w:rsidR="00095620">
        <w:rPr>
          <w:rFonts w:hAnsi="Times New Roman" w:ascii="Times New Roman"/>
          <w:szCs w:val="24"/>
          <w:lang w:val="hr-HR"/>
        </w:rPr>
        <w:t xml:space="preserve">2017. </w:t>
      </w:r>
      <w:r w:rsidR="007E1647">
        <w:rPr>
          <w:rFonts w:hAnsi="Times New Roman" w:ascii="Times New Roman"/>
          <w:szCs w:val="24"/>
          <w:lang w:val="hr-HR"/>
        </w:rPr>
        <w:t xml:space="preserve">g. </w:t>
      </w:r>
    </w:p>
    <w:p w:rsidRDefault="005517F1" w:rsidP="003C67ED" w:rsidR="005517F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893DA6" w:rsidR="00893DA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C1960">
        <w:rPr>
          <w:rFonts w:hAnsi="Times New Roman" w:ascii="Times New Roman"/>
          <w:szCs w:val="24"/>
          <w:lang w:val="hr-HR"/>
        </w:rPr>
        <w:t>,v.r.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5517F1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UPUTA O PRAVNOM LIJEKU: </w:t>
      </w:r>
    </w:p>
    <w:p w:rsidRDefault="003C67ED" w:rsidP="005517F1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5517F1" w:rsidR="00460A39">
      <w:pPr>
        <w:jc w:val="both"/>
        <w:rPr>
          <w:rFonts w:hAnsi="Times New Roman" w:ascii="Times New Roman"/>
        </w:rPr>
      </w:pPr>
    </w:p>
    <w:p w:rsidRDefault="008C1960" w:rsidP="008C1960" w:rsidR="008966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otpravka-ovl. službenik</w:t>
      </w:r>
    </w:p>
    <w:p w:rsidRDefault="008C1960" w:rsidP="008C1960" w:rsidR="008C1960" w:rsidRPr="008C19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Vinka Mihalinčić</w:t>
      </w:r>
    </w:p>
    <w:sectPr w:rsidSect="00840E3D" w:rsidR="008C1960" w:rsidRPr="008C196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67C" w:rsidR="006F067C">
      <w:r>
        <w:separator/>
      </w:r>
    </w:p>
  </w:endnote>
  <w:endnote w:id="0" w:type="continuationSeparator">
    <w:p w:rsidRDefault="006F067C" w:rsidR="006F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960" w:rsidR="00280A5F">
    <w:pPr>
      <w:pStyle w:val="Podnoje"/>
      <w:jc w:val="right"/>
    </w:pPr>
  </w:p>
  <w:p w:rsidRDefault="008C196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67C" w:rsidR="006F067C">
      <w:r>
        <w:separator/>
      </w:r>
    </w:p>
  </w:footnote>
  <w:footnote w:id="0" w:type="continuationSeparator">
    <w:p w:rsidRDefault="006F067C" w:rsidR="006F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C1960" w:rsidRPr="008C196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796B66">
      <w:rPr>
        <w:rFonts w:hAnsi="Times New Roman" w:ascii="Times New Roman"/>
      </w:rPr>
      <w:t>6792/16</w:t>
    </w:r>
  </w:p>
  <w:p w:rsidRDefault="008C196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356A4D"/>
    <w:multiLevelType w:val="hybridMultilevel"/>
    <w:tmpl w:val="884437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95620"/>
    <w:rsid w:val="000A795D"/>
    <w:rsid w:val="000B3EF2"/>
    <w:rsid w:val="000B723F"/>
    <w:rsid w:val="000E4DE6"/>
    <w:rsid w:val="000F6D4C"/>
    <w:rsid w:val="00101281"/>
    <w:rsid w:val="00194DE9"/>
    <w:rsid w:val="001C1A19"/>
    <w:rsid w:val="00207C73"/>
    <w:rsid w:val="00215918"/>
    <w:rsid w:val="00223072"/>
    <w:rsid w:val="0025684E"/>
    <w:rsid w:val="002A25D8"/>
    <w:rsid w:val="002E77BF"/>
    <w:rsid w:val="00310684"/>
    <w:rsid w:val="0035767D"/>
    <w:rsid w:val="00357B1E"/>
    <w:rsid w:val="00373498"/>
    <w:rsid w:val="003C67ED"/>
    <w:rsid w:val="003E7FD9"/>
    <w:rsid w:val="004321BD"/>
    <w:rsid w:val="004353DA"/>
    <w:rsid w:val="004431B0"/>
    <w:rsid w:val="004453B3"/>
    <w:rsid w:val="00452CDB"/>
    <w:rsid w:val="00460A39"/>
    <w:rsid w:val="00471DAD"/>
    <w:rsid w:val="00473860"/>
    <w:rsid w:val="00477F24"/>
    <w:rsid w:val="00487FB7"/>
    <w:rsid w:val="004A4B9B"/>
    <w:rsid w:val="004A537D"/>
    <w:rsid w:val="004A685D"/>
    <w:rsid w:val="004B4B7E"/>
    <w:rsid w:val="0051018A"/>
    <w:rsid w:val="0052249E"/>
    <w:rsid w:val="00524D3D"/>
    <w:rsid w:val="005517F1"/>
    <w:rsid w:val="005543CF"/>
    <w:rsid w:val="005653CC"/>
    <w:rsid w:val="005656A9"/>
    <w:rsid w:val="005C135C"/>
    <w:rsid w:val="006156D0"/>
    <w:rsid w:val="00633396"/>
    <w:rsid w:val="006378C3"/>
    <w:rsid w:val="0064498B"/>
    <w:rsid w:val="0065500F"/>
    <w:rsid w:val="006776A2"/>
    <w:rsid w:val="00693D86"/>
    <w:rsid w:val="006A68F9"/>
    <w:rsid w:val="006D591B"/>
    <w:rsid w:val="006F067C"/>
    <w:rsid w:val="00726015"/>
    <w:rsid w:val="007354CB"/>
    <w:rsid w:val="00781EBC"/>
    <w:rsid w:val="00795065"/>
    <w:rsid w:val="00796B66"/>
    <w:rsid w:val="007A354C"/>
    <w:rsid w:val="007A38B0"/>
    <w:rsid w:val="007C3A90"/>
    <w:rsid w:val="007D6D1C"/>
    <w:rsid w:val="007E1647"/>
    <w:rsid w:val="007F24AA"/>
    <w:rsid w:val="007F3FFC"/>
    <w:rsid w:val="00820E71"/>
    <w:rsid w:val="008679BD"/>
    <w:rsid w:val="00880FC9"/>
    <w:rsid w:val="00893DA6"/>
    <w:rsid w:val="00896641"/>
    <w:rsid w:val="008C1960"/>
    <w:rsid w:val="008C31DE"/>
    <w:rsid w:val="008E3697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1DE0"/>
    <w:rsid w:val="00A7799D"/>
    <w:rsid w:val="00A93B0F"/>
    <w:rsid w:val="00AA63E3"/>
    <w:rsid w:val="00AF31FC"/>
    <w:rsid w:val="00B00AAF"/>
    <w:rsid w:val="00B93B3B"/>
    <w:rsid w:val="00BC1743"/>
    <w:rsid w:val="00BE31D6"/>
    <w:rsid w:val="00BF4911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73428"/>
    <w:rsid w:val="00D84BBA"/>
    <w:rsid w:val="00DD43F2"/>
    <w:rsid w:val="00DD72D4"/>
    <w:rsid w:val="00E12FAA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3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3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D641C-9AC1-4BBC-A41F-EFC605737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1636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2017-07-14T12:11:00Z</dcterms:created>
  <dc:creator>Karmela Dolenc</dc:creator>
  <cp:lastModifiedBy>Zlatka Plivelić</cp:lastModifiedBy>
  <cp:lastPrinted>2017-07-14T12:10:00Z</cp:lastPrinted>
  <dcterms:modified xmlns:xsi="http://www.w3.org/2001/XMLSchema-instance" xsi:type="dcterms:W3CDTF">2017-07-14T12:13:00Z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