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a6f5" w14:paraId="c90a6f5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2E20E0" w:rsidP="0076179C" w:rsidR="002E20E0" w:rsidRPr="0076179C">
      <w:pPr>
        <w:rPr>
          <w:bCs/>
        </w:rPr>
      </w:pPr>
    </w:p>
    <w:p w:rsidRDefault="00B274D0" w:rsidP="00B274D0" w:rsidR="00B274D0" w:rsidRPr="00F31C63">
      <w:pPr>
        <w:jc w:val="center"/>
        <w:rPr>
          <w:bCs/>
        </w:rPr>
      </w:pPr>
      <w:r w:rsidRPr="00F31C63">
        <w:rPr>
          <w:bCs/>
        </w:rPr>
        <w:t>R E P U B L I K A    H R V A T S K A</w:t>
      </w:r>
    </w:p>
    <w:p w:rsidRDefault="00B274D0" w:rsidP="00B274D0" w:rsidR="00B274D0" w:rsidRPr="00F31C63">
      <w:pPr>
        <w:jc w:val="both"/>
      </w:pPr>
    </w:p>
    <w:p w:rsidRDefault="00B274D0" w:rsidP="00B274D0" w:rsidR="00B274D0" w:rsidRPr="00F31C63">
      <w:pPr>
        <w:pStyle w:val="Naslov1"/>
        <w:rPr>
          <w:b w:val="false"/>
          <w:sz w:val="24"/>
        </w:rPr>
      </w:pPr>
      <w:r w:rsidRPr="00F31C63">
        <w:rPr>
          <w:b w:val="false"/>
          <w:sz w:val="24"/>
        </w:rPr>
        <w:t>R  J  E  Š  E  NJ  E</w:t>
      </w:r>
    </w:p>
    <w:p w:rsidRDefault="002E20E0" w:rsidP="006463FA" w:rsidR="002E20E0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F31C63">
        <w:t xml:space="preserve"> VINOGRADARSKA ZADRUGA ŠTRIGOVČANKA u stečaju, Železna Gora 68, Štrigova, OIB: 52200142889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F31C63">
        <w:t>20</w:t>
      </w:r>
      <w:r w:rsidR="00285071">
        <w:t>. prosinca</w:t>
      </w:r>
      <w:r w:rsidR="00EC2148">
        <w:t xml:space="preserve"> 2016.</w:t>
      </w:r>
      <w:r w:rsidR="0017769C">
        <w:t xml:space="preserve">, </w:t>
      </w:r>
      <w:r w:rsidR="00F31C63">
        <w:t>dana 27</w:t>
      </w:r>
      <w:r w:rsidR="00EC2148">
        <w:t xml:space="preserve">. </w:t>
      </w:r>
      <w:r w:rsidR="00285071">
        <w:t xml:space="preserve">prosinca </w:t>
      </w:r>
      <w:r w:rsidR="0076179C">
        <w:t>2016</w:t>
      </w:r>
      <w:r w:rsidR="001330C0">
        <w:t>.</w:t>
      </w:r>
    </w:p>
    <w:p w:rsidRDefault="001359F6" w:rsidP="00234CDB" w:rsidR="001359F6">
      <w:pPr>
        <w:jc w:val="both"/>
        <w:rPr>
          <w:sz w:val="22"/>
        </w:rPr>
      </w:pPr>
    </w:p>
    <w:p w:rsidRDefault="002E20E0" w:rsidP="00234CDB" w:rsidR="002E20E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E20E0" w:rsidP="00D879DB" w:rsidR="002E20E0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F31C63">
        <w:t xml:space="preserve"> VINOGRADARSKA ZADRUGA ŠTRIGOVČANKA u stečaju, Železna Gora 68, Štrigova, OIB: 52200142889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FB3CB3" w:rsidP="00B274D0" w:rsidR="00FB3CB3">
      <w:pPr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t>I.</w:t>
      </w:r>
      <w:r w:rsidR="00B3039F">
        <w:rPr>
          <w:b/>
          <w:bCs/>
        </w:rPr>
        <w:t xml:space="preserve">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F31C63" w:rsidP="005A0DA0" w:rsidR="00F31C63">
      <w:pPr>
        <w:rPr>
          <w:b/>
          <w:bCs/>
        </w:rPr>
      </w:pPr>
    </w:p>
    <w:p w:rsidRDefault="00F31C63" w:rsidP="005A0DA0" w:rsidR="00F31C63">
      <w:pPr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43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35"/>
        <w:gridCol w:w="1492"/>
        <w:gridCol w:w="1201"/>
        <w:gridCol w:w="1649"/>
        <w:gridCol w:w="1661"/>
        <w:gridCol w:w="1505"/>
      </w:tblGrid>
      <w:tr w:rsidTr="00FB3CB3" w:rsidR="00FB3CB3" w:rsidRPr="0014227B">
        <w:trPr>
          <w:jc w:val="center"/>
        </w:trPr>
        <w:tc>
          <w:tcPr>
            <w:tcW w:type="pct" w:w="606"/>
            <w:vAlign w:val="center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br. prijavlj. </w:t>
            </w: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tražb.</w:t>
            </w:r>
          </w:p>
        </w:tc>
        <w:tc>
          <w:tcPr>
            <w:tcW w:type="pct" w:w="873"/>
            <w:vAlign w:val="center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03"/>
            <w:vAlign w:val="center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5"/>
            <w:vAlign w:val="center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972"/>
            <w:vAlign w:val="center"/>
          </w:tcPr>
          <w:p w:rsidRDefault="00FB3CB3" w:rsidP="00D67276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81"/>
            <w:vAlign w:val="center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FB3CB3" w:rsidR="00FB3CB3" w:rsidRPr="0014227B">
        <w:trPr>
          <w:jc w:val="center"/>
        </w:trPr>
        <w:tc>
          <w:tcPr>
            <w:tcW w:type="pct" w:w="606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73"/>
          </w:tcPr>
          <w:p w:rsidRDefault="00FB3CB3" w:rsidP="00D67276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financija, Porezna uprava, Područni ured Sjeverna Hrvatska, </w:t>
            </w:r>
            <w:r w:rsidRPr="0014227B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zastupana po ŽDO u Varaždinu</w:t>
            </w:r>
          </w:p>
        </w:tc>
        <w:tc>
          <w:tcPr>
            <w:tcW w:type="pct" w:w="703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type="pct" w:w="965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>Graberje 1, Varaždin</w:t>
            </w:r>
          </w:p>
        </w:tc>
        <w:tc>
          <w:tcPr>
            <w:tcW w:type="pct" w:w="972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14227B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523.417,58</w:t>
            </w:r>
          </w:p>
        </w:tc>
        <w:tc>
          <w:tcPr>
            <w:tcW w:type="pct" w:w="881"/>
          </w:tcPr>
          <w:p w:rsidRDefault="00FB3CB3" w:rsidP="009504EC" w:rsidR="00FB3CB3" w:rsidRPr="0014227B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4227B">
              <w:rPr>
                <w:rFonts w:cs="Times New Roman" w:hAnsi="Times New Roman" w:ascii="Times New Roman"/>
                <w:sz w:val="24"/>
                <w:szCs w:val="24"/>
                <w:lang w:val="pl-PL"/>
              </w:rPr>
              <w:t>523.417,58</w:t>
            </w:r>
          </w:p>
        </w:tc>
      </w:tr>
    </w:tbl>
    <w:p w:rsidRDefault="00F31C63" w:rsidP="005A0DA0" w:rsidR="00F31C63">
      <w:pPr>
        <w:rPr>
          <w:b/>
          <w:bCs/>
        </w:rPr>
      </w:pPr>
    </w:p>
    <w:p w:rsidRDefault="00F31C63" w:rsidP="005A0DA0" w:rsidR="00F31C63">
      <w:pPr>
        <w:rPr>
          <w:b/>
          <w:bCs/>
        </w:rPr>
      </w:pPr>
    </w:p>
    <w:p w:rsidRDefault="00D67276" w:rsidP="005A0DA0" w:rsidR="00D67276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FB3CB3" w:rsidP="005A0DA0" w:rsidR="00FB3CB3">
      <w:pPr>
        <w:rPr>
          <w:b/>
          <w:bCs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t>II.</w:t>
      </w:r>
      <w:r w:rsidR="005A0DA0">
        <w:rPr>
          <w:b/>
          <w:bCs/>
        </w:rPr>
        <w:t xml:space="preserve">   DRUGI</w:t>
      </w:r>
      <w:r w:rsidR="005A0DA0"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285071" w:rsidR="00FB3CB3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2E20E0">
        <w:rPr>
          <w:b/>
          <w:bCs/>
        </w:rPr>
        <w:t xml:space="preserve">PRIZNATE </w:t>
      </w:r>
      <w:r w:rsidR="002E20E0" w:rsidRPr="00A951C6">
        <w:rPr>
          <w:b/>
          <w:bCs/>
        </w:rPr>
        <w:t xml:space="preserve">TRAŽBINE   </w:t>
      </w:r>
    </w:p>
    <w:p w:rsidRDefault="00FB3CB3" w:rsidP="00285071" w:rsidR="00FB3CB3">
      <w:pPr>
        <w:tabs>
          <w:tab w:pos="5400" w:val="left"/>
        </w:tabs>
        <w:rPr>
          <w:b/>
          <w:bCs/>
        </w:rPr>
      </w:pPr>
    </w:p>
    <w:p w:rsidRDefault="00FB3CB3" w:rsidP="00285071" w:rsidR="00FB3CB3">
      <w:pPr>
        <w:tabs>
          <w:tab w:pos="5400" w:val="left"/>
        </w:tabs>
        <w:rPr>
          <w:b/>
          <w:bCs/>
        </w:rPr>
      </w:pPr>
    </w:p>
    <w:p w:rsidRDefault="002E20E0" w:rsidP="00285071" w:rsidR="002E20E0">
      <w:pPr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43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16"/>
        <w:gridCol w:w="1955"/>
        <w:gridCol w:w="1060"/>
        <w:gridCol w:w="1649"/>
        <w:gridCol w:w="1654"/>
        <w:gridCol w:w="1502"/>
      </w:tblGrid>
      <w:tr w:rsidTr="00FB3CB3" w:rsidR="00FB3CB3" w:rsidRPr="00B40BEB">
        <w:trPr>
          <w:jc w:val="center"/>
        </w:trPr>
        <w:tc>
          <w:tcPr>
            <w:tcW w:type="pct" w:w="419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prij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bine</w:t>
            </w:r>
          </w:p>
        </w:tc>
        <w:tc>
          <w:tcPr>
            <w:tcW w:type="pct" w:w="1145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1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6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69"/>
            <w:vAlign w:val="center"/>
          </w:tcPr>
          <w:p w:rsidRDefault="00FB3CB3" w:rsidP="00D67276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81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 </w:t>
            </w:r>
          </w:p>
        </w:tc>
        <w:tc>
          <w:tcPr>
            <w:tcW w:type="pct" w:w="1145"/>
          </w:tcPr>
          <w:p w:rsidRDefault="00FB3CB3" w:rsidP="00D67276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Republika Hrvatska, Ministarstvo financija, Porezna uprava, Područni ured Sjeverna Hrvatska, zast.</w:t>
            </w: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V</w:t>
            </w: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>araždinu</w:t>
            </w:r>
          </w:p>
        </w:tc>
        <w:tc>
          <w:tcPr>
            <w:tcW w:type="pct" w:w="62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>52634238587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36AE6">
              <w:rPr>
                <w:rFonts w:hAnsi="Times New Roman" w:ascii="Times New Roman"/>
                <w:sz w:val="24"/>
                <w:szCs w:val="24"/>
                <w:lang w:val="pl-PL"/>
              </w:rPr>
              <w:t>Graberje 1, Varaždin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753.389,45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753.389,45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145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Generali osiguranje d.d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pct" w:w="62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108407749604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Ul.G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r.Vukovara 284,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Zg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b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14.777,85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Pr="00735F98">
              <w:rPr>
                <w:rFonts w:hAnsi="Times New Roman" w:ascii="Times New Roman"/>
                <w:sz w:val="24"/>
                <w:szCs w:val="24"/>
                <w:lang w:val="pl-PL"/>
              </w:rPr>
              <w:t>14.777,85</w:t>
            </w:r>
          </w:p>
        </w:tc>
      </w:tr>
      <w:tr w:rsidTr="00FB3CB3" w:rsidR="00FB3CB3" w:rsidRPr="00B40BEB">
        <w:trPr>
          <w:trHeight w:val="674"/>
          <w:jc w:val="center"/>
        </w:trPr>
        <w:tc>
          <w:tcPr>
            <w:tcW w:type="pct" w:w="41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45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Hrvatske vode</w:t>
            </w:r>
          </w:p>
        </w:tc>
        <w:tc>
          <w:tcPr>
            <w:tcW w:type="pct" w:w="62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28921383001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Ul.Gr.Vukovara 220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Zg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4.418,78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1D3047">
              <w:rPr>
                <w:rFonts w:hAnsi="Times New Roman" w:ascii="Times New Roman"/>
                <w:sz w:val="24"/>
                <w:szCs w:val="24"/>
                <w:lang w:val="pl-PL"/>
              </w:rPr>
              <w:t>4.418,78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45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Hrvatski telekom d.d</w:t>
            </w:r>
          </w:p>
        </w:tc>
        <w:tc>
          <w:tcPr>
            <w:tcW w:type="pct" w:w="62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8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1793146560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R:Frang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eša 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Mih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a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novića 7, Zagreb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13.012,13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6C3531">
              <w:rPr>
                <w:rFonts w:hAnsi="Times New Roman" w:ascii="Times New Roman"/>
                <w:sz w:val="24"/>
                <w:szCs w:val="24"/>
                <w:lang w:val="pl-PL"/>
              </w:rPr>
              <w:t>13.012,13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45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Zagrebački holding d.o.o.</w:t>
            </w:r>
          </w:p>
        </w:tc>
        <w:tc>
          <w:tcPr>
            <w:tcW w:type="pct" w:w="62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8558486598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Zagreb,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U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l.Gr.Vukovara 41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622,40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</w:t>
            </w:r>
            <w:r w:rsidRPr="00E16421">
              <w:rPr>
                <w:rFonts w:hAnsi="Times New Roman" w:ascii="Times New Roman"/>
                <w:sz w:val="24"/>
                <w:szCs w:val="24"/>
                <w:lang w:val="pl-PL"/>
              </w:rPr>
              <w:t>622,40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145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GKP Čakom d.o.o.,OIB:,– </w:t>
            </w:r>
          </w:p>
        </w:tc>
        <w:tc>
          <w:tcPr>
            <w:tcW w:type="pct" w:w="62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14001865632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M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ihovljan, Mihovljanska 10,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Čakovec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1.570,54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1.570,54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145"/>
          </w:tcPr>
          <w:p w:rsidRDefault="00FB3CB3" w:rsidP="009504EC" w:rsidR="00FB3CB3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centar za poljoprivredu, hranu i selo</w:t>
            </w:r>
          </w:p>
        </w:tc>
        <w:tc>
          <w:tcPr>
            <w:tcW w:type="pct" w:w="621"/>
          </w:tcPr>
          <w:p w:rsidRDefault="00FB3CB3" w:rsidP="009504EC" w:rsidR="00FB3CB3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35506269186</w:t>
            </w:r>
          </w:p>
        </w:tc>
        <w:tc>
          <w:tcPr>
            <w:tcW w:type="pct" w:w="966"/>
          </w:tcPr>
          <w:p w:rsidRDefault="00FB3CB3" w:rsidP="009504EC" w:rsidR="00FB3CB3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Zgb, Svetošimunska c.25</w:t>
            </w:r>
          </w:p>
        </w:tc>
        <w:tc>
          <w:tcPr>
            <w:tcW w:type="pct" w:w="969"/>
          </w:tcPr>
          <w:p w:rsidRDefault="00FB3CB3" w:rsidP="009504EC" w:rsidR="00FB3C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7.997,02</w:t>
            </w:r>
          </w:p>
        </w:tc>
        <w:tc>
          <w:tcPr>
            <w:tcW w:type="pct" w:w="881"/>
          </w:tcPr>
          <w:p w:rsidRDefault="00FB3CB3" w:rsidP="009504EC" w:rsidR="00FB3C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7.997,02</w:t>
            </w:r>
          </w:p>
        </w:tc>
      </w:tr>
    </w:tbl>
    <w:p w:rsidRDefault="00DD5434" w:rsidR="00DD5434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FB3CB3" w:rsidR="00FB3CB3">
      <w:pPr>
        <w:rPr>
          <w:b/>
        </w:rPr>
      </w:pPr>
    </w:p>
    <w:p w:rsidRDefault="00D67276" w:rsidP="00F2678A" w:rsidR="00D67276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B3CB3" w:rsidP="00F2678A" w:rsidR="00FB3CB3">
      <w:pPr>
        <w:rPr>
          <w:b/>
          <w:bCs/>
        </w:rPr>
      </w:pPr>
    </w:p>
    <w:p w:rsidRDefault="00F2678A" w:rsidP="00F2678A" w:rsidR="00F2678A">
      <w:pPr>
        <w:rPr>
          <w:b/>
          <w:bCs/>
        </w:rPr>
      </w:pPr>
      <w:r>
        <w:rPr>
          <w:b/>
          <w:bCs/>
        </w:rPr>
        <w:lastRenderedPageBreak/>
        <w:t>III.   DRUGI</w:t>
      </w:r>
      <w:r w:rsidRPr="00B274D0">
        <w:rPr>
          <w:b/>
          <w:bCs/>
        </w:rPr>
        <w:t xml:space="preserve">  VIŠI  ISPLATNI  RED</w:t>
      </w:r>
    </w:p>
    <w:p w:rsidRDefault="00176090" w:rsidP="00F2678A" w:rsidR="00176090" w:rsidRPr="00B274D0">
      <w:pPr>
        <w:rPr>
          <w:b/>
          <w:bCs/>
        </w:rPr>
      </w:pPr>
    </w:p>
    <w:p w:rsidRDefault="0031225A" w:rsidP="00176090" w:rsidR="003D793D">
      <w:pPr>
        <w:tabs>
          <w:tab w:pos="5400" w:val="left"/>
        </w:tabs>
        <w:rPr>
          <w:b/>
          <w:bCs/>
        </w:rPr>
      </w:pPr>
      <w:r>
        <w:rPr>
          <w:b/>
          <w:bCs/>
        </w:rPr>
        <w:t xml:space="preserve">U CIJELOSTI </w:t>
      </w:r>
      <w:r w:rsidR="00F2678A">
        <w:rPr>
          <w:b/>
          <w:bCs/>
        </w:rPr>
        <w:t>OSPORENE</w:t>
      </w:r>
      <w:r w:rsidR="00F2678A" w:rsidRPr="00A951C6">
        <w:rPr>
          <w:b/>
          <w:bCs/>
        </w:rPr>
        <w:t xml:space="preserve"> TRAŽBINE   </w:t>
      </w: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43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16"/>
        <w:gridCol w:w="1955"/>
        <w:gridCol w:w="1060"/>
        <w:gridCol w:w="1649"/>
        <w:gridCol w:w="1654"/>
        <w:gridCol w:w="1502"/>
      </w:tblGrid>
      <w:tr w:rsidTr="00FB3CB3" w:rsidR="00FB3CB3" w:rsidRPr="00B40BEB">
        <w:trPr>
          <w:jc w:val="center"/>
        </w:trPr>
        <w:tc>
          <w:tcPr>
            <w:tcW w:type="pct" w:w="419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prij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t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raž</w:t>
            </w:r>
            <w:r>
              <w:rPr>
                <w:rFonts w:hAnsi="Times New Roman" w:ascii="Times New Roman"/>
                <w:sz w:val="24"/>
                <w:szCs w:val="24"/>
              </w:rPr>
              <w:t>bine</w:t>
            </w:r>
          </w:p>
        </w:tc>
        <w:tc>
          <w:tcPr>
            <w:tcW w:type="pct" w:w="1145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1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66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69"/>
            <w:vAlign w:val="center"/>
          </w:tcPr>
          <w:p w:rsidRDefault="00FB3CB3" w:rsidP="00FB3CB3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4F0F17">
              <w:rPr>
                <w:rFonts w:hAnsi="Times New Roman" w:ascii="Times New Roman"/>
                <w:sz w:val="24"/>
                <w:szCs w:val="24"/>
              </w:rPr>
              <w:t xml:space="preserve">prijavljene i </w:t>
            </w:r>
            <w:r>
              <w:rPr>
                <w:rFonts w:hAnsi="Times New Roman" w:ascii="Times New Roman"/>
                <w:sz w:val="24"/>
                <w:szCs w:val="24"/>
              </w:rPr>
              <w:t>osporene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81"/>
            <w:vAlign w:val="center"/>
          </w:tcPr>
          <w:p w:rsidRDefault="00FB3CB3" w:rsidP="009504EC" w:rsidR="00FB3CB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tražbine(kn)</w:t>
            </w:r>
          </w:p>
        </w:tc>
      </w:tr>
      <w:tr w:rsidTr="00FB3CB3" w:rsidR="00FB3CB3" w:rsidRPr="00B40BEB">
        <w:trPr>
          <w:jc w:val="center"/>
        </w:trPr>
        <w:tc>
          <w:tcPr>
            <w:tcW w:type="pct" w:w="419"/>
          </w:tcPr>
          <w:p w:rsidRDefault="00FB3CB3" w:rsidP="009504EC" w:rsidR="00FB3CB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145"/>
          </w:tcPr>
          <w:p w:rsidRDefault="00FB3CB3" w:rsidP="009504EC" w:rsidR="00FB3CB3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Hr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vatsko društvo skladatelja</w:t>
            </w:r>
          </w:p>
          <w:p w:rsidRDefault="00FB3CB3" w:rsidP="009504EC" w:rsidR="00FB3CB3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621"/>
          </w:tcPr>
          <w:p w:rsidRDefault="00FB3CB3" w:rsidP="009504EC" w:rsidR="00FB3CB3" w:rsidRPr="00C76CE9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85566689569</w:t>
            </w:r>
          </w:p>
        </w:tc>
        <w:tc>
          <w:tcPr>
            <w:tcW w:type="pct" w:w="966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Zagreb, Berislavićev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a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9</w:t>
            </w:r>
          </w:p>
        </w:tc>
        <w:tc>
          <w:tcPr>
            <w:tcW w:type="pct" w:w="969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Pr="00C76CE9">
              <w:rPr>
                <w:rFonts w:hAnsi="Times New Roman" w:ascii="Times New Roman"/>
                <w:sz w:val="24"/>
                <w:szCs w:val="24"/>
                <w:lang w:val="pl-PL"/>
              </w:rPr>
              <w:t>6.307,64</w:t>
            </w:r>
          </w:p>
        </w:tc>
        <w:tc>
          <w:tcPr>
            <w:tcW w:type="pct" w:w="881"/>
          </w:tcPr>
          <w:p w:rsidRDefault="00FB3CB3" w:rsidP="009504EC" w:rsidR="00FB3CB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0,00</w:t>
            </w:r>
          </w:p>
        </w:tc>
      </w:tr>
    </w:tbl>
    <w:p w:rsidRDefault="00227D9D" w:rsidP="003D793D" w:rsidR="00227D9D">
      <w:pPr>
        <w:rPr>
          <w:bCs/>
        </w:rPr>
      </w:pPr>
    </w:p>
    <w:p w:rsidRDefault="00F31C63" w:rsidP="003D793D" w:rsidR="00F31C6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31C63" w:rsidP="003D793D" w:rsidR="00F31C63">
      <w:pPr>
        <w:rPr>
          <w:bCs/>
        </w:rPr>
      </w:pPr>
    </w:p>
    <w:p w:rsidRDefault="00BA3C7B" w:rsidP="00BA3C7B" w:rsidR="00BA3C7B" w:rsidRPr="00BA3C7B">
      <w:pPr>
        <w:jc w:val="both"/>
      </w:pPr>
      <w:r>
        <w:rPr>
          <w:b/>
        </w:rPr>
        <w:t>IV.</w:t>
      </w:r>
      <w:r w:rsidR="004F7473">
        <w:t xml:space="preserve"> Vjerovnik Hrvatsko društvo skladatelja, Zagreb, Berislavićeva 9, OIB: </w:t>
      </w:r>
      <w:r w:rsidR="004F7473" w:rsidRPr="00C76CE9">
        <w:rPr>
          <w:lang w:val="pl-PL"/>
        </w:rPr>
        <w:t>85566689569</w:t>
      </w:r>
      <w:r>
        <w:t xml:space="preserve">, </w:t>
      </w:r>
      <w:r w:rsidR="004F7473">
        <w:t>čija je tražbina</w:t>
      </w:r>
      <w:r>
        <w:t xml:space="preserve"> </w:t>
      </w:r>
      <w:r w:rsidR="004F7473">
        <w:t>u cijelosti osporena upućuje</w:t>
      </w:r>
      <w:r>
        <w:t xml:space="preserve"> se na pokretanje parnice protiv stečajnog dužnika, radi utvrđivanja osporenog iznosa tražbine u roku od 8 dana od dana pravomoćnosti ovog rješenja, odnosno primitka drugostupanjske odluke, jer će se u protivnom smatrati da </w:t>
      </w:r>
      <w:r w:rsidR="004F7473">
        <w:t>je odustao</w:t>
      </w:r>
      <w:r>
        <w:t xml:space="preserve"> od prava na vođenje parnice. Protiv ovog rješenja pravo na žalbu ima svaki vjerovnik u dijelu koji se tiče njegove prijavljene tražbine, odnosno tražbine koju je osporio i stečajni upravitelj. Ukoliko je ovaj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 će se da je odustao od prava na vođenje parnice.</w:t>
      </w:r>
    </w:p>
    <w:p w:rsidRDefault="00BA3C7B" w:rsidP="00BA3C7B" w:rsidR="00BA3C7B">
      <w:pPr>
        <w:jc w:val="both"/>
      </w:pPr>
    </w:p>
    <w:p w:rsidRDefault="00BA3C7B" w:rsidP="00BA3C7B" w:rsidR="00BA3C7B">
      <w:pPr>
        <w:jc w:val="both"/>
        <w:rPr>
          <w:b/>
        </w:rPr>
      </w:pPr>
      <w:r>
        <w:rPr>
          <w:b/>
        </w:rPr>
        <w:t xml:space="preserve">V. </w:t>
      </w:r>
      <w:r>
        <w:t>Ovo rješenje objaviti će se na mrežnoj stranici e-Oglasna ploča suda.</w:t>
      </w:r>
    </w:p>
    <w:p w:rsidRDefault="004F7473" w:rsidP="003D793D" w:rsidR="004F747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FB3CB3" w:rsidP="003D793D" w:rsidR="00FB3CB3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4F7473" w:rsidP="00B274D0" w:rsidR="004F7473">
      <w:pPr>
        <w:jc w:val="center"/>
        <w:rPr>
          <w:bCs/>
        </w:rPr>
      </w:pPr>
    </w:p>
    <w:p w:rsidRDefault="004F7473" w:rsidP="00B274D0" w:rsidR="004F7473">
      <w:pPr>
        <w:jc w:val="both"/>
        <w:rPr>
          <w:bCs/>
        </w:rPr>
      </w:pPr>
    </w:p>
    <w:p w:rsidRDefault="00FB3CB3" w:rsidP="00B274D0" w:rsidR="00FB3CB3" w:rsidRPr="00B274D0">
      <w:pPr>
        <w:jc w:val="both"/>
      </w:pPr>
    </w:p>
    <w:p w:rsidRDefault="00B274D0" w:rsidP="00373AE6" w:rsidR="00176090">
      <w:pPr>
        <w:jc w:val="both"/>
      </w:pPr>
      <w:r w:rsidRPr="00B274D0">
        <w:tab/>
        <w:t xml:space="preserve">U ovom stečajnom postupku, na ispitnom ročištu održanom </w:t>
      </w:r>
      <w:r w:rsidR="00227D9D">
        <w:t>20</w:t>
      </w:r>
      <w:r w:rsidR="003D793D">
        <w:t>.</w:t>
      </w:r>
      <w:r w:rsidR="00285071">
        <w:t xml:space="preserve"> prosinca</w:t>
      </w:r>
      <w:r w:rsidR="0076179C">
        <w:t xml:space="preserve"> 2016</w:t>
      </w:r>
      <w:r w:rsidRPr="00B274D0">
        <w:t xml:space="preserve">. </w:t>
      </w:r>
      <w:r w:rsidR="003D793D">
        <w:t xml:space="preserve">stečajni upravitelj </w:t>
      </w:r>
      <w:r w:rsidR="00D67276">
        <w:t>Matko Ljuban iz Zagreba iz Zagreba</w:t>
      </w:r>
      <w:r w:rsidR="00176090">
        <w:t>,</w:t>
      </w:r>
      <w:r w:rsidR="003D793D">
        <w:t xml:space="preserve"> ispitao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F7473">
        <w:t xml:space="preserve"> te ih priznao</w:t>
      </w:r>
      <w:r w:rsidR="004C46B6">
        <w:t xml:space="preserve">, </w:t>
      </w:r>
      <w:r w:rsidR="004F7473">
        <w:t xml:space="preserve">dok je tražbinu </w:t>
      </w:r>
      <w:r w:rsidR="005A0DA0">
        <w:t>pod t</w:t>
      </w:r>
      <w:r w:rsidR="004F7473">
        <w:t>očkom</w:t>
      </w:r>
      <w:r w:rsidR="009E43BD">
        <w:t xml:space="preserve"> </w:t>
      </w:r>
      <w:r w:rsidR="004F7473">
        <w:t>I</w:t>
      </w:r>
      <w:r w:rsidR="005A0DA0">
        <w:t xml:space="preserve">II. </w:t>
      </w:r>
      <w:r w:rsidR="009E43BD">
        <w:t>izreke ovo</w:t>
      </w:r>
      <w:r w:rsidR="00285071">
        <w:t xml:space="preserve">g rješenja </w:t>
      </w:r>
      <w:r w:rsidR="00BC259F">
        <w:t>osp</w:t>
      </w:r>
      <w:r w:rsidR="004F7473">
        <w:t xml:space="preserve">orio i to u odnosu na vjerovnika Hrvatsko društvo skladatelja, Zagreb, Berislavićeva 9, OIB: </w:t>
      </w:r>
      <w:r w:rsidR="004F7473" w:rsidRPr="00C76CE9">
        <w:rPr>
          <w:lang w:val="pl-PL"/>
        </w:rPr>
        <w:t>85566689569</w:t>
      </w:r>
      <w:r w:rsidR="004F7473">
        <w:rPr>
          <w:lang w:val="pl-PL"/>
        </w:rPr>
        <w:t>, u iznosu od 6.307,64 kn zbog zastare.</w:t>
      </w:r>
    </w:p>
    <w:p w:rsidRDefault="002D59BC" w:rsidP="002D59BC" w:rsidR="002D59BC">
      <w:pPr>
        <w:jc w:val="both"/>
      </w:pPr>
    </w:p>
    <w:p w:rsidRDefault="004F0F17" w:rsidP="004F0F17" w:rsidR="00BC259F">
      <w:pPr>
        <w:ind w:firstLine="708"/>
        <w:jc w:val="both"/>
      </w:pPr>
      <w:r>
        <w:t xml:space="preserve">Za stečajnog vjerovnika čija je tražbina osporena isti ne raspolaže </w:t>
      </w:r>
      <w:r w:rsidR="007D0374">
        <w:t>ovršnom ispravom</w:t>
      </w:r>
      <w:r w:rsidR="0031225A">
        <w:t xml:space="preserve"> prema izjavi stečajnog upravitelja</w:t>
      </w:r>
      <w:r w:rsidR="00BC259F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lastRenderedPageBreak/>
        <w:t>Na temelju rezultata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BC259F" w:rsidR="00BC259F">
      <w:pPr>
        <w:ind w:firstLine="708"/>
        <w:jc w:val="both"/>
      </w:pPr>
      <w:r>
        <w:t>Također je na temelju tako sastavljenih tablica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67276" w:rsidP="00B274D0" w:rsidR="00D67276"/>
    <w:p w:rsidRDefault="00FB3CB3" w:rsidP="00B274D0" w:rsidR="00FB3CB3" w:rsidRPr="00B274D0"/>
    <w:p w:rsidRDefault="00A24EF5" w:rsidP="00BA3C7B" w:rsidR="000A5BBA">
      <w:pPr>
        <w:jc w:val="center"/>
      </w:pPr>
      <w:r>
        <w:t>U Varaž</w:t>
      </w:r>
      <w:r w:rsidR="00394ADD">
        <w:t xml:space="preserve">dinu, </w:t>
      </w:r>
      <w:r w:rsidR="00F31C63">
        <w:t>27</w:t>
      </w:r>
      <w:r w:rsidR="00285071">
        <w:t>. prosinca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F31C63" w:rsidP="005A0DA0" w:rsidR="00F31C63" w:rsidRPr="006F44C4">
      <w:pPr>
        <w:jc w:val="both"/>
      </w:pPr>
    </w:p>
    <w:p w:rsidRDefault="005A0DA0" w:rsidP="005A0DA0" w:rsidR="005A0DA0">
      <w:pPr>
        <w:ind w:firstLine="708" w:left="4956"/>
        <w:jc w:val="both"/>
      </w:pPr>
    </w:p>
    <w:p w:rsidRDefault="00F31C63" w:rsidP="002E20E0" w:rsidR="00F31C63">
      <w:pPr>
        <w:ind w:firstLine="708" w:left="7788"/>
        <w:jc w:val="both"/>
      </w:pPr>
    </w:p>
    <w:p w:rsidRDefault="00FB3CB3" w:rsidP="002E20E0" w:rsidR="00FB3CB3">
      <w:pPr>
        <w:ind w:firstLine="708" w:left="7788"/>
        <w:jc w:val="both"/>
      </w:pPr>
    </w:p>
    <w:p w:rsidRDefault="00FB3CB3" w:rsidP="00FB3CB3" w:rsidR="00FB3CB3">
      <w:pPr>
        <w:ind w:left="6372"/>
        <w:jc w:val="both"/>
      </w:pPr>
      <w:r w:rsidRPr="007A26C1">
        <w:t>S</w:t>
      </w:r>
      <w:r>
        <w:t>UDAC</w:t>
      </w:r>
    </w:p>
    <w:p w:rsidRDefault="00FB3CB3" w:rsidP="00FB3CB3" w:rsidR="00FB3CB3">
      <w:pPr>
        <w:ind w:firstLine="708" w:left="5664"/>
        <w:jc w:val="both"/>
      </w:pPr>
    </w:p>
    <w:p w:rsidRDefault="00FB3CB3" w:rsidP="00FB3CB3" w:rsidR="00FB3CB3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FB3CB3" w:rsidP="00FB3CB3" w:rsidR="00FB3CB3">
      <w:pPr>
        <w:ind w:firstLine="708" w:left="4956"/>
        <w:jc w:val="both"/>
      </w:pPr>
    </w:p>
    <w:p w:rsidRDefault="00FB3CB3" w:rsidP="00FB3CB3" w:rsidR="00FB3CB3">
      <w:pPr>
        <w:ind w:left="4956"/>
        <w:jc w:val="both"/>
      </w:pPr>
      <w:r>
        <w:t>Za točnost otpravka – ovlašteni službenik:</w:t>
      </w:r>
    </w:p>
    <w:p w:rsidRDefault="00FB3CB3" w:rsidP="002E20E0" w:rsidR="00FB3CB3">
      <w:pPr>
        <w:ind w:firstLine="708" w:left="7788"/>
        <w:jc w:val="both"/>
      </w:pPr>
    </w:p>
    <w:p w:rsidRDefault="00FB3CB3" w:rsidP="002E20E0" w:rsidR="00FB3CB3">
      <w:pPr>
        <w:ind w:firstLine="708" w:left="7788"/>
        <w:jc w:val="both"/>
      </w:pPr>
    </w:p>
    <w:p w:rsidRDefault="00FB3CB3" w:rsidP="002E20E0" w:rsidR="00FB3CB3">
      <w:pPr>
        <w:ind w:firstLine="708" w:left="7788"/>
        <w:jc w:val="both"/>
      </w:pPr>
    </w:p>
    <w:p w:rsidRDefault="00BA3C7B" w:rsidP="00B274D0" w:rsidR="00BA3C7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5A0DA0">
      <w:pPr>
        <w:jc w:val="both"/>
      </w:pPr>
      <w:r w:rsidRPr="00B274D0">
        <w:t xml:space="preserve"> </w:t>
      </w:r>
    </w:p>
    <w:p w:rsidRDefault="00FB3CB3" w:rsidP="00B274D0" w:rsidR="00FB3CB3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3D793D" w:rsidP="00B274D0" w:rsidR="00B274D0">
      <w:pPr>
        <w:numPr>
          <w:ilvl w:val="0"/>
          <w:numId w:val="1"/>
        </w:numPr>
      </w:pPr>
      <w:r>
        <w:t xml:space="preserve">Stečajni upravitelj </w:t>
      </w:r>
      <w:r w:rsidR="00D67276">
        <w:t>Matko Ljuban iz Zagreba, Hrvatskih iseljenika 3,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FB3CB3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81A" w:rsidP="00B274D0" w:rsidR="0060181A">
      <w:r>
        <w:separator/>
      </w:r>
    </w:p>
  </w:endnote>
  <w:endnote w:id="0" w:type="continuationSeparator">
    <w:p w:rsidRDefault="0060181A" w:rsidP="00B274D0" w:rsidR="00601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81A" w:rsidP="00B274D0" w:rsidR="0060181A">
      <w:r>
        <w:separator/>
      </w:r>
    </w:p>
  </w:footnote>
  <w:footnote w:id="0" w:type="continuationSeparator">
    <w:p w:rsidRDefault="0060181A" w:rsidP="00B274D0" w:rsidR="00601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31225A" w:rsidR="003122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557">
          <w:rPr>
            <w:noProof/>
          </w:rPr>
          <w:t>4</w:t>
        </w:r>
        <w:r>
          <w:fldChar w:fldCharType="end"/>
        </w:r>
      </w:p>
    </w:sdtContent>
  </w:sdt>
  <w:p w:rsidRDefault="0031225A" w:rsidR="0031225A">
    <w:pPr>
      <w:pStyle w:val="Zaglavlje"/>
    </w:pPr>
    <w:r>
      <w:tab/>
    </w:r>
    <w:r>
      <w:tab/>
    </w:r>
    <w:r>
      <w:tab/>
    </w:r>
    <w:r>
      <w:tab/>
    </w:r>
    <w:r>
      <w:tab/>
      <w:t xml:space="preserve">      Poslovni broj: 5 St-</w:t>
    </w:r>
    <w:r w:rsidR="00F31C63">
      <w:t>202/16-13</w:t>
    </w:r>
  </w:p>
  <w:p w:rsidRDefault="0031225A" w:rsidR="003122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25A" w:rsidR="0031225A">
    <w:pPr>
      <w:pStyle w:val="Zaglavlje"/>
    </w:pPr>
  </w:p>
  <w:p w:rsidRDefault="0031225A" w:rsidR="0031225A">
    <w:pPr>
      <w:pStyle w:val="Zaglavlje"/>
    </w:pPr>
    <w:r>
      <w:tab/>
    </w:r>
    <w:r>
      <w:tab/>
    </w:r>
    <w:r>
      <w:tab/>
    </w:r>
    <w:r>
      <w:tab/>
    </w:r>
    <w:r>
      <w:tab/>
      <w:t>Poslovni broj: 5 St-</w:t>
    </w:r>
    <w:r w:rsidR="00F31C63">
      <w:t>202/16-13</w:t>
    </w:r>
  </w:p>
  <w:p w:rsidRDefault="0031225A" w:rsidR="003122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6090"/>
    <w:rsid w:val="0017769C"/>
    <w:rsid w:val="00184269"/>
    <w:rsid w:val="00193D6A"/>
    <w:rsid w:val="001A05E7"/>
    <w:rsid w:val="001A28FA"/>
    <w:rsid w:val="001B038F"/>
    <w:rsid w:val="00214B20"/>
    <w:rsid w:val="00227D9D"/>
    <w:rsid w:val="00234CDB"/>
    <w:rsid w:val="0023583E"/>
    <w:rsid w:val="00236B74"/>
    <w:rsid w:val="00252EAA"/>
    <w:rsid w:val="00263935"/>
    <w:rsid w:val="00285071"/>
    <w:rsid w:val="002D59BC"/>
    <w:rsid w:val="002E20E0"/>
    <w:rsid w:val="00305624"/>
    <w:rsid w:val="0031225A"/>
    <w:rsid w:val="0032731E"/>
    <w:rsid w:val="0036365C"/>
    <w:rsid w:val="00373AE6"/>
    <w:rsid w:val="003867FC"/>
    <w:rsid w:val="00394ADD"/>
    <w:rsid w:val="003951CD"/>
    <w:rsid w:val="0039785A"/>
    <w:rsid w:val="003A4CBD"/>
    <w:rsid w:val="003A5930"/>
    <w:rsid w:val="003B1ACD"/>
    <w:rsid w:val="003C0990"/>
    <w:rsid w:val="003D793D"/>
    <w:rsid w:val="003E15E1"/>
    <w:rsid w:val="00400DF2"/>
    <w:rsid w:val="00407BF7"/>
    <w:rsid w:val="0044522B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D7491"/>
    <w:rsid w:val="004E5B35"/>
    <w:rsid w:val="004F0F17"/>
    <w:rsid w:val="004F7473"/>
    <w:rsid w:val="00506726"/>
    <w:rsid w:val="005135EE"/>
    <w:rsid w:val="005212F1"/>
    <w:rsid w:val="00522330"/>
    <w:rsid w:val="00535E7A"/>
    <w:rsid w:val="00546F5E"/>
    <w:rsid w:val="00563377"/>
    <w:rsid w:val="005A0DA0"/>
    <w:rsid w:val="005A1E31"/>
    <w:rsid w:val="005D6094"/>
    <w:rsid w:val="00600433"/>
    <w:rsid w:val="0060181A"/>
    <w:rsid w:val="00615505"/>
    <w:rsid w:val="00627BCA"/>
    <w:rsid w:val="006463FA"/>
    <w:rsid w:val="006470A8"/>
    <w:rsid w:val="00687544"/>
    <w:rsid w:val="006921C8"/>
    <w:rsid w:val="0069305A"/>
    <w:rsid w:val="006B7E41"/>
    <w:rsid w:val="006C04E5"/>
    <w:rsid w:val="006F5665"/>
    <w:rsid w:val="00706F40"/>
    <w:rsid w:val="00715D5C"/>
    <w:rsid w:val="00724D23"/>
    <w:rsid w:val="00725C2B"/>
    <w:rsid w:val="007500E0"/>
    <w:rsid w:val="0076179C"/>
    <w:rsid w:val="007858B4"/>
    <w:rsid w:val="00787310"/>
    <w:rsid w:val="007A29A5"/>
    <w:rsid w:val="007A72AE"/>
    <w:rsid w:val="007D0374"/>
    <w:rsid w:val="007D03DF"/>
    <w:rsid w:val="007E08F0"/>
    <w:rsid w:val="007E09B0"/>
    <w:rsid w:val="007F4538"/>
    <w:rsid w:val="0082057D"/>
    <w:rsid w:val="008228FA"/>
    <w:rsid w:val="00855EC0"/>
    <w:rsid w:val="00872C85"/>
    <w:rsid w:val="00872F9C"/>
    <w:rsid w:val="00883545"/>
    <w:rsid w:val="00887BB6"/>
    <w:rsid w:val="008C14FA"/>
    <w:rsid w:val="008E128F"/>
    <w:rsid w:val="008E3557"/>
    <w:rsid w:val="008F3CEA"/>
    <w:rsid w:val="008F64F0"/>
    <w:rsid w:val="009140C8"/>
    <w:rsid w:val="00917F1D"/>
    <w:rsid w:val="00930D70"/>
    <w:rsid w:val="009B5F8D"/>
    <w:rsid w:val="009D48FE"/>
    <w:rsid w:val="009D63C8"/>
    <w:rsid w:val="009E072C"/>
    <w:rsid w:val="009E43BD"/>
    <w:rsid w:val="00A24EF5"/>
    <w:rsid w:val="00A328C9"/>
    <w:rsid w:val="00A37DB0"/>
    <w:rsid w:val="00A4604B"/>
    <w:rsid w:val="00A46D40"/>
    <w:rsid w:val="00A55E1A"/>
    <w:rsid w:val="00A951C6"/>
    <w:rsid w:val="00AD5DFE"/>
    <w:rsid w:val="00AE1A44"/>
    <w:rsid w:val="00B020EC"/>
    <w:rsid w:val="00B274D0"/>
    <w:rsid w:val="00B3039F"/>
    <w:rsid w:val="00B33370"/>
    <w:rsid w:val="00B7431D"/>
    <w:rsid w:val="00B93CFF"/>
    <w:rsid w:val="00BA3C7B"/>
    <w:rsid w:val="00BB5D15"/>
    <w:rsid w:val="00BC259F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D70F6"/>
    <w:rsid w:val="00D432DF"/>
    <w:rsid w:val="00D43411"/>
    <w:rsid w:val="00D51B25"/>
    <w:rsid w:val="00D602AB"/>
    <w:rsid w:val="00D67276"/>
    <w:rsid w:val="00D879DB"/>
    <w:rsid w:val="00D91F2B"/>
    <w:rsid w:val="00DD46AF"/>
    <w:rsid w:val="00DD5434"/>
    <w:rsid w:val="00E01265"/>
    <w:rsid w:val="00E31395"/>
    <w:rsid w:val="00E45373"/>
    <w:rsid w:val="00E66FF5"/>
    <w:rsid w:val="00E70F1D"/>
    <w:rsid w:val="00EA4303"/>
    <w:rsid w:val="00EB0A2B"/>
    <w:rsid w:val="00EC2148"/>
    <w:rsid w:val="00ED22B6"/>
    <w:rsid w:val="00ED4C25"/>
    <w:rsid w:val="00EE49E6"/>
    <w:rsid w:val="00F006DA"/>
    <w:rsid w:val="00F01BC7"/>
    <w:rsid w:val="00F06877"/>
    <w:rsid w:val="00F22610"/>
    <w:rsid w:val="00F2678A"/>
    <w:rsid w:val="00F31C63"/>
    <w:rsid w:val="00F3388D"/>
    <w:rsid w:val="00F76B1A"/>
    <w:rsid w:val="00FA3FAD"/>
    <w:rsid w:val="00FB3CB3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E3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55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55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55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55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E3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5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55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5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5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VINOGRADARSKA ZADRUGA ŠTRIGOVČANKA u stečaju</izvorni_sadrzaj>
    <derivirana_varijabla naziv="DomainObject.Predmet.ProtustrankaFormated_1">  VINOGRADARSKA ZADRUGA ŠTRIGOVČANKA u stečaju</derivirana_varijabla>
  </DomainObject.Predmet.ProtustrankaFormated>
  <DomainObject.Predmet.ProtustrankaFormatedOIB>
    <izvorni_sadrzaj>  VINOGRADARSKA ZADRUGA ŠTRIGOVČANKA u stečaju, OIB 52200142889</izvorni_sadrzaj>
    <derivirana_varijabla naziv="DomainObject.Predmet.ProtustrankaFormatedOIB_1">  VINOGRADARSKA ZADRUGA ŠTRIGOVČANKA u stečaju, OIB 52200142889</derivirana_varijabla>
  </DomainObject.Predmet.ProtustrankaFormatedOIB>
  <DomainObject.Predmet.ProtustrankaFormatedWithAdress>
    <izvorni_sadrzaj> VINOGRADARSKA ZADRUGA ŠTRIGOVČANKA u stečaju, Železna Gora 68, 40313 Železna Gora</izvorni_sadrzaj>
    <derivirana_varijabla naziv="DomainObject.Predmet.ProtustrankaFormatedWithAdress_1"> VINOGRADARSKA ZADRUGA ŠTRIGOVČANKA u stečaju, Železna Gora 68, 40313 Železna Gora</derivirana_varijabla>
  </DomainObject.Predmet.ProtustrankaFormatedWithAdress>
  <DomainObject.Predmet.ProtustrankaFormatedWithAdressOIB>
    <izvorni_sadrzaj> VINOGRADARSKA ZADRUGA ŠTRIGOVČANKA u stečaju, OIB 52200142889, Železna Gora 68, 40313 Železna Gora</izvorni_sadrzaj>
    <derivirana_varijabla naziv="DomainObject.Predmet.ProtustrankaFormatedWithAdressOIB_1"> VINOGRADARSKA ZADRUGA ŠTRIGOVČANKA u stečaju, OIB 52200142889, Železna Gora 68, 40313 Železna Gora</derivirana_varijabla>
  </DomainObject.Predmet.ProtustrankaFormatedWithAdressOIB>
  <DomainObject.Predmet.ProtustrankaWithAdress>
    <izvorni_sadrzaj>VINOGRADARSKA ZADRUGA ŠTRIGOVČANKA u stečaju Železna Gora 68, 40313 Železna Gora</izvorni_sadrzaj>
    <derivirana_varijabla naziv="DomainObject.Predmet.ProtustrankaWithAdress_1">VINOGRADARSKA ZADRUGA ŠTRIGOVČANKA u stečaju Železna Gora 68, 40313 Železna Gora</derivirana_varijabla>
  </DomainObject.Predmet.ProtustrankaWithAdress>
  <DomainObject.Predmet.ProtustrankaWithAdressOIB>
    <izvorni_sadrzaj>VINOGRADARSKA ZADRUGA ŠTRIGOVČANKA u stečaju, OIB 52200142889, Železna Gora 68, 40313 Železna Gora</izvorni_sadrzaj>
    <derivirana_varijabla naziv="DomainObject.Predmet.ProtustrankaWithAdressOIB_1">VINOGRADARSKA ZADRUGA ŠTRIGOVČANKA u stečaju, OIB 52200142889, Železna Gora 68, 40313 Železna Gora</derivirana_varijabla>
  </DomainObject.Predmet.ProtustrankaWithAdressOIB>
  <DomainObject.Predmet.ProtustrankaNazivFormated>
    <izvorni_sadrzaj>VINOGRADARSKA ZADRUGA ŠTRIGOVČANKA u stečaju</izvorni_sadrzaj>
    <derivirana_varijabla naziv="DomainObject.Predmet.ProtustrankaNazivFormated_1">VINOGRADARSKA ZADRUGA ŠTRIGOVČANKA u stečaju</derivirana_varijabla>
  </DomainObject.Predmet.ProtustrankaNazivFormated>
  <DomainObject.Predmet.ProtustrankaNazivFormatedOIB>
    <izvorni_sadrzaj>VINOGRADARSKA ZADRUGA ŠTRIGOVČANKA u stečaju, OIB 52200142889</izvorni_sadrzaj>
    <derivirana_varijabla naziv="DomainObject.Predmet.ProtustrankaNazivFormatedOIB_1">VINOGRADARSKA ZADRUGA ŠTRIGOVČANKA u stečaju, OIB 52200142889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1347415.46</izvorni_sadrzaj>
    <derivirana_varijabla naziv="DomainObject.Predmet.TrenutnaVrijednost_1">1347415.46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VINOGRADARSKA ZADRUGA ŠTRIGOVČANKA u stečaju</item>
    </izvorni_sadrzaj>
    <derivirana_varijabla naziv="DomainObject.Predmet.ProtuStrankaListFormated_1">
      <item>VINOGRADARSKA ZADRUGA ŠTRIGOVČANKA u stečaju</item>
    </derivirana_varijabla>
  </DomainObject.Predmet.ProtuStrankaListFormated>
  <DomainObject.Predmet.ProtuStrankaListFormatedOIB>
    <izvorni_sadrzaj>
      <item>VINOGRADARSKA ZADRUGA ŠTRIGOVČANKA u stečaju, OIB 52200142889</item>
    </izvorni_sadrzaj>
    <derivirana_varijabla naziv="DomainObject.Predmet.ProtuStrankaListFormatedOIB_1">
      <item>VINOGRADARSKA ZADRUGA ŠTRIGOVČANKA u stečaju, OIB 52200142889</item>
    </derivirana_varijabla>
  </DomainObject.Predmet.ProtuStrankaListFormatedOIB>
  <DomainObject.Predmet.ProtuStrankaListFormatedWithAdress>
    <izvorni_sadrzaj>
      <item>VINOGRADARSKA ZADRUGA ŠTRIGOVČANKA u stečaju, Železna Gora 68, 40313 Železna Gora</item>
    </izvorni_sadrzaj>
    <derivirana_varijabla naziv="DomainObject.Predmet.ProtuStrankaListFormatedWithAdress_1">
      <item>VINOGRADARSKA ZADRUGA ŠTRIGOVČANKA u stečaju, Železna Gora 68, 40313 Železna Gora</item>
    </derivirana_varijabla>
  </DomainObject.Predmet.ProtuStrankaListFormatedWithAdress>
  <DomainObject.Predmet.ProtuStrankaListFormatedWithAdressOIB>
    <izvorni_sadrzaj>
      <item>VINOGRADARSKA ZADRUGA ŠTRIGOVČANKA u stečaju, OIB 52200142889, Železna Gora 68, 40313 Železna Gora</item>
    </izvorni_sadrzaj>
    <derivirana_varijabla naziv="DomainObject.Predmet.ProtuStrankaListFormatedWithAdressOIB_1">
      <item>VINOGRADARSKA ZADRUGA ŠTRIGOVČANKA u stečaju, OIB 52200142889, Železna Gora 68, 40313 Železna Gora</item>
    </derivirana_varijabla>
  </DomainObject.Predmet.ProtuStrankaListFormatedWithAdressOIB>
  <DomainObject.Predmet.ProtuStrankaListNazivFormated>
    <izvorni_sadrzaj>
      <item>VINOGRADARSKA ZADRUGA ŠTRIGOVČANKA u stečaju</item>
    </izvorni_sadrzaj>
    <derivirana_varijabla naziv="DomainObject.Predmet.ProtuStrankaListNazivFormated_1">
      <item>VINOGRADARSKA ZADRUGA ŠTRIGOVČANKA u stečaju</item>
    </derivirana_varijabla>
  </DomainObject.Predmet.ProtuStrankaListNazivFormated>
  <DomainObject.Predmet.ProtuStrankaListNazivFormatedOIB>
    <izvorni_sadrzaj>
      <item>VINOGRADARSKA ZADRUGA ŠTRIGOVČANKA u stečaju, OIB 52200142889</item>
    </izvorni_sadrzaj>
    <derivirana_varijabla naziv="DomainObject.Predmet.ProtuStrankaListNazivFormatedOIB_1">
      <item>VINOGRADARSKA ZADRUGA ŠTRIGOVČANKA u stečaju, OIB 52200142889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Marija Brkić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Marija Brkić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Marija Brkić, OIB 17990216167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Marija Brkić, OIB 17990216167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Marija Brkić, Strossmayerova 7, 40000 Čakovec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Marija Brkić, Strossmayerova 7,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Marija Brkić, OIB 17990216167, Strossmayerova 7, 40000 Čakovec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Marija Brkić, OIB 17990216167, Strossmayerova 7, 40000 Čakovec</item>
    </derivirana_varijabla>
  </DomainObject.Predmet.OstaliListFormatedWithAdressOIB>
  <DomainObject.Predmet.OstaliListNazivFormated>
    <izvorni_sadrzaj>
      <item>Županijsko državno odvjetništvo u Varaždinu</item>
      <item>Marija Brkić</item>
    </izvorni_sadrzaj>
    <derivirana_varijabla naziv="DomainObject.Predmet.OstaliListNazivFormated_1">
      <item>Županijsko državno odvjetništvo u Varaždinu</item>
      <item>Marija Brkić</item>
    </derivirana_varijabla>
  </DomainObject.Predmet.OstaliListNazivFormated>
  <DomainObject.Predmet.OstaliListNazivFormatedOIB>
    <izvorni_sadrzaj>
      <item>Županijsko državno odvjetništvo u Varaždinu</item>
      <item>Marija Brkić, OIB 17990216167</item>
    </izvorni_sadrzaj>
    <derivirana_varijabla naziv="DomainObject.Predmet.OstaliListNazivFormatedOIB_1">
      <item>Županijsko državno odvjetništvo u Varaždinu</item>
      <item>Marija Brkić, OIB 17990216167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VINOGRADARSKA ZADRUGA ŠTRIGOVČANKA u stečaju</izvorni_sadrzaj>
    <derivirana_varijabla naziv="DomainObject.Predmet.ProtustrankaIDrugi_1">VINOGRADARSKA ZADRUGA ŠTRIGOVČANKA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VINOGRADARSKA ZADRUGA ŠTRIGOVČANKA u stečaju, OIB 52200142889, Železna Gora 68, 40313 Železna Gora</izvorni_sadrzaj>
    <derivirana_varijabla naziv="DomainObject.Predmet.ProtustrankaIDrugiAdressOIB_1">VINOGRADARSKA ZADRUGA ŠTRIGOVČANKA u stečaju, OIB 52200142889, Železna Gora 68, 40313 Železna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VINOGRADARSKA ZADRUGA ŠTRIGOVČANKA u stečaju</item>
      <item>Županijsko državno odvjetništvo u Varaždinu</item>
      <item>RH Ministarstvo financija - Porezna uprava Područni ured sjeverna Hrvatska</item>
      <item>Marija Brkić</item>
    </izvorni_sadrzaj>
    <derivirana_varijabla naziv="DomainObject.Predmet.SudioniciListNaziv_1">
      <item>VINOGRADARSKA ZADRUGA ŠTRIGOVČANKA u stečaju</item>
      <item>Županijsko državno odvjetništvo u Varaždinu</item>
      <item>RH Ministarstvo financija - Porezna uprava Područni ured sjeverna Hrvatska</item>
      <item>Marija Brkić</item>
    </derivirana_varijabla>
  </DomainObject.Predmet.SudioniciListNaziv>
  <DomainObject.Predmet.SudioniciListAdressOIB>
    <izvorni_sadrzaj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izvorni_sadrzaj>
    <derivirana_varijabla naziv="DomainObject.Predmet.SudioniciListAdressOIB_1">
      <item>VINOGRADARSKA ZADRUGA ŠTRIGOVČANKA u stečaju, OIB 52200142889, Železna Gora 68,40313 Železna Gora</item>
      <item>Županijsko državno odvjetništvo u Varaždinu</item>
      <item>RH Ministarstvo financija - Porezna uprava Područni ured sjeverna Hrvatska, OIB 18683136487, Graberje 1,42000 Varaždin</item>
      <item>Marija Brkić, OIB 17990216167, Strossmayerova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52200142889</item>
      <item>, OIB null</item>
      <item>, OIB 18683136487</item>
      <item>, OIB 17990216167</item>
    </izvorni_sadrzaj>
    <derivirana_varijabla naziv="DomainObject.Predmet.SudioniciListNazivOIB_1">
      <item>, OIB 52200142889</item>
      <item>, OIB null</item>
      <item>, OIB 18683136487</item>
      <item>, OIB 17990216167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A6464-F2D1-4E54-B242-949C20E01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776</properties:Words>
  <properties:Characters>4451</properties:Characters>
  <properties:Lines>346</properties:Lines>
  <properties:Paragraphs>103</properties:Paragraphs>
  <properties:TotalTime>801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2016-12-28T07:53:00Z</cp:lastPrinted>
  <dcterms:modified xmlns:xsi="http://www.w3.org/2001/XMLSchema-instance" xsi:type="dcterms:W3CDTF">2016-12-28T08:16:00Z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