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3846" w14:paraId="d843846" w:rsidRDefault="00A60E4D" w:rsidP="00A60E4D" w:rsidR="00A60E4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0E4D" w:rsidP="00A60E4D" w:rsidR="00A60E4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60E4D" w:rsidP="00A60E4D" w:rsidR="00A60E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60E4D" w:rsidP="00A60E4D" w:rsidR="00A60E4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60E4D" w:rsidP="00A60E4D" w:rsidR="00A60E4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60E4D" w:rsidP="00A60E4D" w:rsidR="00A60E4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60E4D" w:rsidP="00A60E4D" w:rsidR="00A60E4D" w:rsidRPr="005D578C">
      <w:pPr>
        <w:jc w:val="center"/>
        <w:rPr>
          <w:rFonts w:cs="Times New Roman" w:eastAsia="Times New Roman"/>
          <w:szCs w:val="24"/>
        </w:rPr>
      </w:pPr>
    </w:p>
    <w:p w:rsidRDefault="00A60E4D" w:rsidP="00A60E4D" w:rsidR="00A60E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60E4D" w:rsidP="00A60E4D" w:rsidR="00A60E4D" w:rsidRPr="005D578C">
      <w:pPr>
        <w:rPr>
          <w:rFonts w:cs="Times New Roman" w:eastAsia="Times New Roman"/>
          <w:szCs w:val="24"/>
        </w:rPr>
      </w:pPr>
    </w:p>
    <w:p w:rsidRDefault="00A60E4D" w:rsidP="00A60E4D" w:rsidR="00A60E4D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10305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ZIBEL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Giuseppea Garibaldia 19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96642737394, MBS 040059313, </w:t>
      </w:r>
      <w:r w:rsidR="00D93B34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DF58CC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A60E4D" w:rsidP="00A60E4D" w:rsidR="00A60E4D" w:rsidRPr="005D578C">
      <w:pPr>
        <w:rPr>
          <w:rFonts w:cs="Times New Roman" w:eastAsia="Times New Roman"/>
          <w:szCs w:val="24"/>
        </w:rPr>
      </w:pPr>
    </w:p>
    <w:p w:rsidRDefault="00A60E4D" w:rsidP="00A60E4D" w:rsidR="00A60E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60E4D" w:rsidP="00A60E4D" w:rsidR="00A60E4D" w:rsidRPr="005D578C">
      <w:pPr>
        <w:rPr>
          <w:rFonts w:cs="Times New Roman" w:eastAsia="Times New Roman"/>
          <w:szCs w:val="24"/>
        </w:rPr>
      </w:pPr>
    </w:p>
    <w:p w:rsidRDefault="00A60E4D" w:rsidP="00A60E4D" w:rsidR="00A60E4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ZIBEL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Giuseppea Garibaldia 19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96642737394, MBS 040059313,</w:t>
      </w:r>
      <w:r w:rsidRPr="005D578C">
        <w:rPr>
          <w:rFonts w:cs="Times New Roman" w:eastAsia="Times New Roman"/>
          <w:szCs w:val="24"/>
        </w:rPr>
        <w:t xml:space="preserve"> s danom </w:t>
      </w:r>
      <w:r w:rsidR="00D93B34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DF58CC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DF58CC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DF58CC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60E4D" w:rsidP="00A60E4D" w:rsidR="00A60E4D" w:rsidRPr="005D578C">
      <w:pPr>
        <w:rPr>
          <w:rFonts w:cs="Times New Roman" w:eastAsia="Times New Roman"/>
          <w:szCs w:val="24"/>
        </w:rPr>
      </w:pPr>
    </w:p>
    <w:p w:rsidRDefault="00A60E4D" w:rsidP="00A60E4D" w:rsidR="00A60E4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A60E4D" w:rsidP="00A60E4D" w:rsidR="00A60E4D">
      <w:pPr>
        <w:ind w:firstLine="708"/>
        <w:rPr>
          <w:rFonts w:cs="Times New Roman" w:eastAsia="Times New Roman"/>
          <w:szCs w:val="20"/>
        </w:rPr>
      </w:pPr>
    </w:p>
    <w:p w:rsidRDefault="00A60E4D" w:rsidP="00A60E4D" w:rsidR="00A60E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ZIBEL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Giuseppea Garibaldia 19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96642737394, MBS 040059313.</w:t>
      </w:r>
    </w:p>
    <w:p w:rsidRDefault="00A60E4D" w:rsidP="00A60E4D" w:rsidR="00A60E4D">
      <w:pPr>
        <w:rPr>
          <w:rFonts w:cs="Times New Roman" w:eastAsia="Times New Roman"/>
          <w:szCs w:val="24"/>
        </w:rPr>
      </w:pPr>
    </w:p>
    <w:p w:rsidRDefault="00A60E4D" w:rsidP="00A60E4D" w:rsidR="00A60E4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ZIBEL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Giuseppea Garibaldia 19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96642737394, MBS 040059313.</w:t>
      </w:r>
    </w:p>
    <w:p w:rsidRDefault="00A60E4D" w:rsidP="00A60E4D" w:rsidR="00A60E4D">
      <w:pPr>
        <w:rPr>
          <w:rFonts w:cs="Times New Roman" w:eastAsia="Times New Roman"/>
          <w:szCs w:val="24"/>
        </w:rPr>
      </w:pPr>
    </w:p>
    <w:p w:rsidRDefault="00A60E4D" w:rsidP="00A60E4D" w:rsidR="00A60E4D" w:rsidRPr="005D578C">
      <w:pPr>
        <w:rPr>
          <w:rFonts w:cs="Times New Roman" w:eastAsia="Times New Roman"/>
          <w:szCs w:val="24"/>
        </w:rPr>
      </w:pPr>
    </w:p>
    <w:p w:rsidRDefault="00A60E4D" w:rsidP="00A60E4D" w:rsidR="00A60E4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60E4D" w:rsidP="00A60E4D" w:rsidR="00A60E4D">
      <w:pPr>
        <w:ind w:firstLine="708"/>
        <w:rPr>
          <w:rFonts w:cs="Times New Roman" w:eastAsia="Times New Roman"/>
          <w:szCs w:val="24"/>
        </w:rPr>
      </w:pPr>
    </w:p>
    <w:p w:rsidRDefault="00A60E4D" w:rsidP="00A60E4D" w:rsidR="00A60E4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ZIBEL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St-233/2015-3 od 17. studenog 2015. pokrenuo skraćeni stečajni postupak nad dužnikom ZIBEL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18.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St-233/2015-4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60E4D" w:rsidP="00A60E4D" w:rsidR="00A60E4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DF58CC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60E4D" w:rsidP="00A60E4D" w:rsidR="00A60E4D" w:rsidRPr="005D578C">
      <w:pPr>
        <w:rPr>
          <w:rFonts w:cs="Times New Roman" w:eastAsia="Times New Roman"/>
          <w:szCs w:val="24"/>
        </w:rPr>
      </w:pPr>
    </w:p>
    <w:p w:rsidRDefault="00A60E4D" w:rsidP="00A60E4D" w:rsidR="00A60E4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93B34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DF58CC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60E4D" w:rsidP="00A60E4D" w:rsidR="00A60E4D" w:rsidRPr="005D578C">
      <w:pPr>
        <w:jc w:val="center"/>
        <w:rPr>
          <w:rFonts w:cs="Times New Roman" w:eastAsia="Times New Roman"/>
          <w:szCs w:val="24"/>
        </w:rPr>
      </w:pPr>
    </w:p>
    <w:p w:rsidRDefault="00A60E4D" w:rsidP="000955A8" w:rsidR="00A60E4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60E4D" w:rsidP="000955A8" w:rsidR="00A60E4D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D93B34">
        <w:rPr>
          <w:rFonts w:cs="Times New Roman" w:eastAsia="Times New Roman"/>
          <w:szCs w:val="24"/>
        </w:rPr>
        <w:t xml:space="preserve">, v. r. </w:t>
      </w:r>
    </w:p>
    <w:p w:rsidRDefault="00A60E4D" w:rsidP="00A60E4D" w:rsidR="00A60E4D">
      <w:pPr>
        <w:jc w:val="left"/>
        <w:rPr>
          <w:rFonts w:cs="Times New Roman" w:eastAsia="Times New Roman"/>
          <w:szCs w:val="24"/>
        </w:rPr>
      </w:pPr>
    </w:p>
    <w:p w:rsidRDefault="000955A8" w:rsidP="00A60E4D" w:rsidR="000955A8" w:rsidRPr="005D578C">
      <w:pPr>
        <w:jc w:val="left"/>
        <w:rPr>
          <w:rFonts w:cs="Times New Roman" w:eastAsia="Times New Roman"/>
          <w:szCs w:val="24"/>
        </w:rPr>
      </w:pPr>
    </w:p>
    <w:p w:rsidRDefault="00A60E4D" w:rsidP="00A60E4D" w:rsidR="00A60E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60E4D" w:rsidP="00A60E4D" w:rsidR="00A60E4D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60E4D" w:rsidP="00A60E4D" w:rsidR="00A60E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60E4D" w:rsidP="00A60E4D" w:rsidR="00A60E4D">
      <w:pPr>
        <w:rPr>
          <w:rFonts w:cs="Times New Roman" w:eastAsia="Times New Roman"/>
          <w:szCs w:val="24"/>
        </w:rPr>
      </w:pPr>
    </w:p>
    <w:p w:rsidRDefault="00A60E4D" w:rsidP="00A60E4D" w:rsidR="00A60E4D" w:rsidRPr="005D578C">
      <w:pPr>
        <w:rPr>
          <w:rFonts w:cs="Times New Roman" w:eastAsia="Times New Roman"/>
          <w:szCs w:val="24"/>
        </w:rPr>
      </w:pPr>
    </w:p>
    <w:p w:rsidRDefault="00A60E4D" w:rsidP="00A60E4D" w:rsidR="00A60E4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60E4D" w:rsidP="00A60E4D" w:rsidR="00A60E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60E4D" w:rsidP="00A60E4D" w:rsidR="00A60E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ZIBEL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Ulica Giuseppea Garibaldia 19,</w:t>
      </w:r>
    </w:p>
    <w:p w:rsidRDefault="00A60E4D" w:rsidP="00A60E4D" w:rsidR="00A60E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Elizabeta Simoni, Umag, Trgovačka 11,</w:t>
      </w:r>
    </w:p>
    <w:p w:rsidRDefault="00A60E4D" w:rsidP="007849B2" w:rsidR="007849B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7849B2">
        <w:rPr>
          <w:rFonts w:cs="Times New Roman" w:eastAsia="Times New Roman"/>
          <w:szCs w:val="20"/>
        </w:rPr>
        <w:t>Poreč – Parenzo, Porezno mjesto Umag – Umago, Umag, Novigradska ulica 28,</w:t>
      </w:r>
    </w:p>
    <w:p w:rsidRDefault="00A60E4D" w:rsidP="00A60E4D" w:rsidR="00A60E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60E4D" w:rsidP="00A60E4D" w:rsidR="00A60E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</w:t>
      </w:r>
      <w:r>
        <w:rPr>
          <w:rFonts w:cs="Times New Roman" w:eastAsia="Times New Roman"/>
          <w:szCs w:val="24"/>
        </w:rPr>
        <w:t>,</w:t>
      </w:r>
    </w:p>
    <w:p w:rsidRDefault="00A60E4D" w:rsidP="00A60E4D" w:rsidR="00A60E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60E4D" w:rsidP="00A60E4D" w:rsidR="00A60E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60E4D" w:rsidP="00A60E4D" w:rsidR="00A60E4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60E4D" w:rsidP="00A60E4D" w:rsidR="00A60E4D" w:rsidRPr="00EB7ECC"/>
    <w:p w:rsidRDefault="00A60E4D" w:rsidP="00003090" w:rsidR="00A60E4D">
      <w:pPr>
        <w:jc w:val="left"/>
        <w:rPr>
          <w:rFonts w:cs="Times New Roman" w:eastAsia="Times New Roman"/>
          <w:szCs w:val="24"/>
        </w:rPr>
      </w:pPr>
    </w:p>
    <w:sectPr w:rsidSect="00A074C3" w:rsidR="00A60E4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090" w:rsidP="00003090" w:rsidR="00003090">
      <w:r>
        <w:separator/>
      </w:r>
    </w:p>
  </w:endnote>
  <w:endnote w:id="0" w:type="continuationSeparator">
    <w:p w:rsidRDefault="00003090" w:rsidP="00003090" w:rsidR="00003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090" w:rsidP="00003090" w:rsidR="00003090">
      <w:r>
        <w:separator/>
      </w:r>
    </w:p>
  </w:footnote>
  <w:footnote w:id="0" w:type="continuationSeparator">
    <w:p w:rsidRDefault="00003090" w:rsidP="00003090" w:rsidR="00003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090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C6FF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St-233/2015-5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090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St-233/2015-5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2302"/>
    <w:rsid w:val="00003090"/>
    <w:rsid w:val="000955A8"/>
    <w:rsid w:val="006A144F"/>
    <w:rsid w:val="007849B2"/>
    <w:rsid w:val="009C6FF1"/>
    <w:rsid w:val="00A60E4D"/>
    <w:rsid w:val="00BF2302"/>
    <w:rsid w:val="00C13AD5"/>
    <w:rsid w:val="00D93B34"/>
    <w:rsid w:val="00DF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309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309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0309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0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309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30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309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6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F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C6FF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C6F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C6FF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309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309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0309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30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309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30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309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6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F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C6FF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C6F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C6FF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ZIBEL d.o.o. UMAG</izvorni_sadrzaj>
    <derivirana_varijabla naziv="DomainObject.Predmet.ProtustrankaFormated_1">  ZIBEL d.o.o. UMAG</derivirana_varijabla>
  </DomainObject.Predmet.ProtustrankaFormated>
  <DomainObject.Predmet.ProtustrankaFormatedOIB>
    <izvorni_sadrzaj>  ZIBEL d.o.o. UMAG, OIB 96642737394</izvorni_sadrzaj>
    <derivirana_varijabla naziv="DomainObject.Predmet.ProtustrankaFormatedOIB_1">  ZIBEL d.o.o. UMAG, OIB 96642737394</derivirana_varijabla>
  </DomainObject.Predmet.ProtustrankaFormatedOIB>
  <DomainObject.Predmet.ProtustrankaFormatedWithAdress>
    <izvorni_sadrzaj> ZIBEL d.o.o. UMAG, Ulica Giuseppea Garibaldia 19, 52470 Umag</izvorni_sadrzaj>
    <derivirana_varijabla naziv="DomainObject.Predmet.ProtustrankaFormatedWithAdress_1"> ZIBEL d.o.o. UMAG, Ulica Giuseppea Garibaldia 19, 52470 Umag</derivirana_varijabla>
  </DomainObject.Predmet.ProtustrankaFormatedWithAdress>
  <DomainObject.Predmet.ProtustrankaFormatedWithAdressOIB>
    <izvorni_sadrzaj> ZIBEL d.o.o. UMAG, OIB 96642737394, Ulica Giuseppea Garibaldia 19, 52470 Umag</izvorni_sadrzaj>
    <derivirana_varijabla naziv="DomainObject.Predmet.ProtustrankaFormatedWithAdressOIB_1"> ZIBEL d.o.o. UMAG, OIB 96642737394, Ulica Giuseppea Garibaldia 19, 52470 Umag</derivirana_varijabla>
  </DomainObject.Predmet.ProtustrankaFormatedWithAdressOIB>
  <DomainObject.Predmet.ProtustrankaWithAdress>
    <izvorni_sadrzaj>ZIBEL d.o.o. UMAG Ulica Giuseppea Garibaldia 19, 52470 Umag</izvorni_sadrzaj>
    <derivirana_varijabla naziv="DomainObject.Predmet.ProtustrankaWithAdress_1">ZIBEL d.o.o. UMAG Ulica Giuseppea Garibaldia 19, 52470 Umag</derivirana_varijabla>
  </DomainObject.Predmet.ProtustrankaWithAdress>
  <DomainObject.Predmet.ProtustrankaWithAdressOIB>
    <izvorni_sadrzaj>ZIBEL d.o.o. UMAG, OIB 96642737394, Ulica Giuseppea Garibaldia 19, 52470 Umag</izvorni_sadrzaj>
    <derivirana_varijabla naziv="DomainObject.Predmet.ProtustrankaWithAdressOIB_1">ZIBEL d.o.o. UMAG, OIB 96642737394, Ulica Giuseppea Garibaldia 19, 52470 Umag</derivirana_varijabla>
  </DomainObject.Predmet.ProtustrankaWithAdressOIB>
  <DomainObject.Predmet.ProtustrankaNazivFormated>
    <izvorni_sadrzaj>ZIBEL d.o.o. UMAG</izvorni_sadrzaj>
    <derivirana_varijabla naziv="DomainObject.Predmet.ProtustrankaNazivFormated_1">ZIBEL d.o.o. UMAG</derivirana_varijabla>
  </DomainObject.Predmet.ProtustrankaNazivFormated>
  <DomainObject.Predmet.ProtustrankaNazivFormatedOIB>
    <izvorni_sadrzaj>ZIBEL d.o.o. UMAG, OIB 96642737394</izvorni_sadrzaj>
    <derivirana_varijabla naziv="DomainObject.Predmet.ProtustrankaNazivFormatedOIB_1">ZIBEL d.o.o. UMAG, OIB 96642737394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298730.03</izvorni_sadrzaj>
    <derivirana_varijabla naziv="DomainObject.Predmet.TrenutnaVrijednost_1">298730.03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ZIBEL d.o.o. UMAG</item>
    </izvorni_sadrzaj>
    <derivirana_varijabla naziv="DomainObject.Predmet.ProtuStrankaListFormated_1">
      <item>ZIBEL d.o.o. UMAG</item>
    </derivirana_varijabla>
  </DomainObject.Predmet.ProtuStrankaListFormated>
  <DomainObject.Predmet.ProtuStrankaListFormatedOIB>
    <izvorni_sadrzaj>
      <item>ZIBEL d.o.o. UMAG, OIB 96642737394</item>
    </izvorni_sadrzaj>
    <derivirana_varijabla naziv="DomainObject.Predmet.ProtuStrankaListFormatedOIB_1">
      <item>ZIBEL d.o.o. UMAG, OIB 96642737394</item>
    </derivirana_varijabla>
  </DomainObject.Predmet.ProtuStrankaListFormatedOIB>
  <DomainObject.Predmet.ProtuStrankaListFormatedWithAdress>
    <izvorni_sadrzaj>
      <item>ZIBEL d.o.o. UMAG, Ulica Giuseppea Garibaldia 19, 52470 Umag</item>
    </izvorni_sadrzaj>
    <derivirana_varijabla naziv="DomainObject.Predmet.ProtuStrankaListFormatedWithAdress_1">
      <item>ZIBEL d.o.o. UMAG, Ulica Giuseppea Garibaldia 19, 52470 Umag</item>
    </derivirana_varijabla>
  </DomainObject.Predmet.ProtuStrankaListFormatedWithAdress>
  <DomainObject.Predmet.ProtuStrankaListFormatedWithAdressOIB>
    <izvorni_sadrzaj>
      <item>ZIBEL d.o.o. UMAG, OIB 96642737394, Ulica Giuseppea Garibaldia 19, 52470 Umag</item>
    </izvorni_sadrzaj>
    <derivirana_varijabla naziv="DomainObject.Predmet.ProtuStrankaListFormatedWithAdressOIB_1">
      <item>ZIBEL d.o.o. UMAG, OIB 96642737394, Ulica Giuseppea Garibaldia 19, 52470 Umag</item>
    </derivirana_varijabla>
  </DomainObject.Predmet.ProtuStrankaListFormatedWithAdressOIB>
  <DomainObject.Predmet.ProtuStrankaListNazivFormated>
    <izvorni_sadrzaj>
      <item>ZIBEL d.o.o. UMAG</item>
    </izvorni_sadrzaj>
    <derivirana_varijabla naziv="DomainObject.Predmet.ProtuStrankaListNazivFormated_1">
      <item>ZIBEL d.o.o. UMAG</item>
    </derivirana_varijabla>
  </DomainObject.Predmet.ProtuStrankaListNazivFormated>
  <DomainObject.Predmet.ProtuStrankaListNazivFormatedOIB>
    <izvorni_sadrzaj>
      <item>ZIBEL d.o.o. UMAG, OIB 96642737394</item>
    </izvorni_sadrzaj>
    <derivirana_varijabla naziv="DomainObject.Predmet.ProtuStrankaListNazivFormatedOIB_1">
      <item>ZIBEL d.o.o. UMAG, OIB 96642737394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ZIBEL d.o.o. UMAG</izvorni_sadrzaj>
    <derivirana_varijabla naziv="DomainObject.Predmet.ProtustrankaIDrugi_1">ZIBEL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ZIBEL d.o.o. UMAG, OIB 96642737394, Ulica Giuseppea Garibaldia 19, 52470 Umag</izvorni_sadrzaj>
    <derivirana_varijabla naziv="DomainObject.Predmet.ProtustrankaIDrugiAdressOIB_1">ZIBEL d.o.o. UMAG, OIB 96642737394, Ulica Giuseppea Garibaldia 19,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ZIBEL d.o.o. UMAG</item>
    </izvorni_sadrzaj>
    <derivirana_varijabla naziv="DomainObject.Predmet.SudioniciListNaziv_1">
      <item>FINANCIJSKA AGENCIJA, RC RIJEKA, PODRUŽNICA PULA, PULA</item>
      <item>ZIBEL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ZIBEL d.o.o. UMAG, OIB 96642737394, Ulica Giuseppea Garibaldia 19,52470 Umag</item>
    </izvorni_sadrzaj>
    <derivirana_varijabla naziv="DomainObject.Predmet.SudioniciListAdressOIB_1">
      <item>FINANCIJSKA AGENCIJA, RC RIJEKA, PODRUŽNICA PULA, PULA, OIB 85821130368, Giardini 5,52100 Pula</item>
      <item>ZIBEL d.o.o. UMAG, OIB 96642737394, Ulica Giuseppea Garibaldia 19,52470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96642737394</item>
    </izvorni_sadrzaj>
    <derivirana_varijabla naziv="DomainObject.Predmet.SudioniciListNazivOIB_1">
      <item>, OIB 85821130368</item>
      <item>, OIB 96642737394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613</properties:Words>
  <properties:Characters>3300</properties:Characters>
  <properties:Lines>79</properties:Lines>
  <properties:Paragraphs>30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2016-01-22T07:30:00Z</dcterms:created>
  <dc:creator>Mihaela Kaligari</dc:creator>
  <dc:description/>
  <cp:keywords/>
  <cp:lastModifiedBy>Jasmina Matika</cp:lastModifiedBy>
  <cp:lastPrinted>2016-02-02T07:04:00Z</cp:lastPrinted>
  <dcterms:modified xmlns:xsi="http://www.w3.org/2001/XMLSchema-instance" xsi:type="dcterms:W3CDTF">2016-02-02T13:09:00Z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