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fcdb" w14:paraId="11dfcdb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7032F3">
        <w:t>1555</w:t>
      </w:r>
      <w:r w:rsidR="007F19C5">
        <w:t>/17</w:t>
      </w:r>
      <w:r w:rsidR="0072710A">
        <w:t>-</w:t>
      </w:r>
      <w:r w:rsidR="007032F3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91C03">
        <w:t>Financijska agencija, RC Osijek</w:t>
      </w:r>
      <w:r w:rsidR="002B005B">
        <w:t>, Osijek, L. Jagera 3</w:t>
      </w:r>
      <w:r w:rsidR="00F24BBF" w:rsidRPr="00810FE8">
        <w:t xml:space="preserve">, za otvaranje stečajnog  postupka nad dužnikom </w:t>
      </w:r>
      <w:r w:rsidR="007032F3">
        <w:t>WHITE BLUE SALES j.d.o.o. za ugostiteljstvo, Osijek, Ul. B. Bartoka 20, MBS: 030167523, OIB: 27870929712</w:t>
      </w:r>
      <w:r w:rsidR="0072710A">
        <w:t xml:space="preserve">, </w:t>
      </w:r>
      <w:r w:rsidR="003B4C28">
        <w:t xml:space="preserve">dana </w:t>
      </w:r>
      <w:r w:rsidR="000E65AC">
        <w:t>9</w:t>
      </w:r>
      <w:r w:rsidR="00AA35FA">
        <w:t xml:space="preserve">. </w:t>
      </w:r>
      <w:r w:rsidR="007032F3">
        <w:t>studenog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7C1F28">
        <w:t>Domagoj Grgić, OIB: 36954563793, Osijek, Ul. B. Bartoka 20</w:t>
      </w:r>
      <w:r w:rsidR="000E65AC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C1F28">
        <w:t>1555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7C1F28">
        <w:t xml:space="preserve">WHITE BLUE SALES j.d.o.o. za ugostiteljstvo, Osijek, Ul. B. Bartoka 20, MBS: 030167523, OIB: 27870929712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</w:t>
      </w:r>
      <w:r w:rsidR="007C1F28">
        <w:t>Domagoj Grgić, OIB: 36954563793, Osijek, Ul. B. Bartoka 20</w:t>
      </w:r>
      <w:r w:rsidR="005210E0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7C1F28">
        <w:t>Domagoj Grgić, OIB: 36954563793, Osijek, Ul. B. Bartoka 20</w:t>
      </w:r>
      <w:r w:rsidR="009855A5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7C1F28">
        <w:t xml:space="preserve">Domagoj Grgić, OIB: 36954563793, Osijek, Ul. B. Bartoka 20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t>Broj: 6 St-</w:t>
      </w:r>
      <w:r w:rsidR="007C1F28">
        <w:t>1555</w:t>
      </w:r>
      <w:r w:rsidR="00A276A6">
        <w:t>/17</w:t>
      </w:r>
      <w:r w:rsidR="007C1F28"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7C1F28">
        <w:t xml:space="preserve">Domagoj Grgić, OIB: 36954563793, Osijek, Ul. B. Bartoka 20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E65AC">
        <w:t>9</w:t>
      </w:r>
      <w:r w:rsidR="00AA35FA">
        <w:t xml:space="preserve">. </w:t>
      </w:r>
      <w:r w:rsidR="007C1F28">
        <w:t>studenog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</w:t>
      </w:r>
      <w:r w:rsidR="00AA35FA">
        <w:t xml:space="preserve">. </w:t>
      </w:r>
      <w:r w:rsidR="007C1F28">
        <w:t>9/12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4B22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E65AC"/>
    <w:rsid w:val="000F22FF"/>
    <w:rsid w:val="0016016C"/>
    <w:rsid w:val="00163019"/>
    <w:rsid w:val="001635ED"/>
    <w:rsid w:val="001742E1"/>
    <w:rsid w:val="0019752C"/>
    <w:rsid w:val="001A0170"/>
    <w:rsid w:val="001A6201"/>
    <w:rsid w:val="001B585A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74B22"/>
    <w:rsid w:val="004806AD"/>
    <w:rsid w:val="00491C03"/>
    <w:rsid w:val="00497410"/>
    <w:rsid w:val="004B741D"/>
    <w:rsid w:val="004E5065"/>
    <w:rsid w:val="00500BBD"/>
    <w:rsid w:val="005210E0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032F3"/>
    <w:rsid w:val="007242CD"/>
    <w:rsid w:val="00725641"/>
    <w:rsid w:val="0072710A"/>
    <w:rsid w:val="0074711B"/>
    <w:rsid w:val="00770E51"/>
    <w:rsid w:val="00786F1E"/>
    <w:rsid w:val="007A7E59"/>
    <w:rsid w:val="007C1241"/>
    <w:rsid w:val="007C1F28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855A5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A35FA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4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4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St-1555/2017</izvorni_sadrzaj>
    <derivirana_varijabla naziv="DomainObject.Predmet.OznakaBroj_1">St-1555/2017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BLUE SALES j.d.o.o. za ugostiteljstvo</izvorni_sadrzaj>
    <derivirana_varijabla naziv="DomainObject.Predmet.ProtustrankaFormated_1">  WHITE BLUE SALES j.d.o.o. za ugostiteljstvo</derivirana_varijabla>
  </DomainObject.Predmet.ProtustrankaFormated>
  <DomainObject.Predmet.ProtustrankaFormatedOIB>
    <izvorni_sadrzaj>  WHITE BLUE SALES j.d.o.o. za ugostiteljstvo, OIB 27870929712</izvorni_sadrzaj>
    <derivirana_varijabla naziv="DomainObject.Predmet.ProtustrankaFormatedOIB_1">  WHITE BLUE SALES j.d.o.o. za ugostiteljstvo, OIB 27870929712</derivirana_varijabla>
  </DomainObject.Predmet.ProtustrankaFormatedOIB>
  <DomainObject.Predmet.ProtustrankaFormatedWithAdress>
    <izvorni_sadrzaj> WHITE BLUE SALES j.d.o.o. za ugostiteljstvo, Ulica Bele Bartoka 20, 31000 Osijek</izvorni_sadrzaj>
    <derivirana_varijabla naziv="DomainObject.Predmet.ProtustrankaFormatedWithAdress_1"> WHITE BLUE SALES j.d.o.o. za ugostiteljstvo, Ulica Bele Bartoka 20, 31000 Osijek</derivirana_varijabla>
  </DomainObject.Predmet.ProtustrankaFormatedWithAdress>
  <DomainObject.Predmet.ProtustrankaFormatedWithAdressOIB>
    <izvorni_sadrzaj> WHITE BLUE SALES j.d.o.o. za ugostiteljstvo, OIB 27870929712, Ulica Bele Bartoka 20, 31000 Osijek</izvorni_sadrzaj>
    <derivirana_varijabla naziv="DomainObject.Predmet.ProtustrankaFormatedWithAdressOIB_1"> WHITE BLUE SALES j.d.o.o. za ugostiteljstvo, OIB 27870929712, Ulica Bele Bartoka 20, 31000 Osijek</derivirana_varijabla>
  </DomainObject.Predmet.ProtustrankaFormatedWithAdressOIB>
  <DomainObject.Predmet.ProtustrankaWithAdress>
    <izvorni_sadrzaj>WHITE BLUE SALES j.d.o.o. za ugostiteljstvo Ulica Bele Bartoka 20, 31000 Osijek</izvorni_sadrzaj>
    <derivirana_varijabla naziv="DomainObject.Predmet.ProtustrankaWithAdress_1">WHITE BLUE SALES j.d.o.o. za ugostiteljstvo Ulica Bele Bartoka 20, 31000 Osijek</derivirana_varijabla>
  </DomainObject.Predmet.ProtustrankaWithAdress>
  <DomainObject.Predmet.ProtustrankaWithAdressOIB>
    <izvorni_sadrzaj>WHITE BLUE SALES j.d.o.o. za ugostiteljstvo, OIB 27870929712, Ulica Bele Bartoka 20, 31000 Osijek</izvorni_sadrzaj>
    <derivirana_varijabla naziv="DomainObject.Predmet.ProtustrankaWithAdressOIB_1">WHITE BLUE SALES j.d.o.o. za ugostiteljstvo, OIB 27870929712, Ulica Bele Bartoka 20, 31000 Osijek</derivirana_varijabla>
  </DomainObject.Predmet.ProtustrankaWithAdressOIB>
  <DomainObject.Predmet.ProtustrankaNazivFormated>
    <izvorni_sadrzaj>WHITE BLUE SALES j.d.o.o. za ugostiteljstvo</izvorni_sadrzaj>
    <derivirana_varijabla naziv="DomainObject.Predmet.ProtustrankaNazivFormated_1">WHITE BLUE SALES j.d.o.o. za ugostiteljstvo</derivirana_varijabla>
  </DomainObject.Predmet.ProtustrankaNazivFormated>
  <DomainObject.Predmet.ProtustrankaNazivFormatedOIB>
    <izvorni_sadrzaj>WHITE BLUE SALES j.d.o.o. za ugostiteljstvo, OIB 27870929712</izvorni_sadrzaj>
    <derivirana_varijabla naziv="DomainObject.Predmet.ProtustrankaNazivFormatedOIB_1">WHITE BLUE SALES j.d.o.o. za ugostiteljstvo, OIB 27870929712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WHITE BLUE SALES j.d.o.o. za ugostiteljstvo</item>
    </izvorni_sadrzaj>
    <derivirana_varijabla naziv="DomainObject.Predmet.ProtuStrankaListFormated_1">
      <item>WHITE BLUE SALES j.d.o.o. za ugostiteljstvo</item>
    </derivirana_varijabla>
  </DomainObject.Predmet.ProtuStrankaListFormated>
  <DomainObject.Predmet.ProtuStrankaListFormatedOIB>
    <izvorni_sadrzaj>
      <item>WHITE BLUE SALES j.d.o.o. za ugostiteljstvo, OIB 27870929712</item>
    </izvorni_sadrzaj>
    <derivirana_varijabla naziv="DomainObject.Predmet.ProtuStrankaListFormatedOIB_1">
      <item>WHITE BLUE SALES j.d.o.o. za ugostiteljstvo, OIB 27870929712</item>
    </derivirana_varijabla>
  </DomainObject.Predmet.ProtuStrankaListFormatedOIB>
  <DomainObject.Predmet.ProtuStrankaListFormatedWithAdress>
    <izvorni_sadrzaj>
      <item>WHITE BLUE SALES j.d.o.o. za ugostiteljstvo, Ulica Bele Bartoka 20, 31000 Osijek</item>
    </izvorni_sadrzaj>
    <derivirana_varijabla naziv="DomainObject.Predmet.ProtuStrankaListFormatedWithAdress_1">
      <item>WHITE BLUE SALES j.d.o.o. za ugostiteljstvo, Ulica Bele Bartoka 20, 31000 Osijek</item>
    </derivirana_varijabla>
  </DomainObject.Predmet.ProtuStrankaListFormatedWithAdress>
  <DomainObject.Predmet.ProtuStrankaListFormatedWithAdressOIB>
    <izvorni_sadrzaj>
      <item>WHITE BLUE SALES j.d.o.o. za ugostiteljstvo, OIB 27870929712, Ulica Bele Bartoka 20, 31000 Osijek</item>
    </izvorni_sadrzaj>
    <derivirana_varijabla naziv="DomainObject.Predmet.ProtuStrankaListFormatedWithAdressOIB_1">
      <item>WHITE BLUE SALES j.d.o.o. za ugostiteljstvo, OIB 27870929712, Ulica Bele Bartoka 20, 31000 Osijek</item>
    </derivirana_varijabla>
  </DomainObject.Predmet.ProtuStrankaListFormatedWithAdressOIB>
  <DomainObject.Predmet.ProtuStrankaListNazivFormated>
    <izvorni_sadrzaj>
      <item>WHITE BLUE SALES j.d.o.o. za ugostiteljstvo</item>
    </izvorni_sadrzaj>
    <derivirana_varijabla naziv="DomainObject.Predmet.ProtuStrankaListNazivFormated_1">
      <item>WHITE BLUE SALES j.d.o.o. za ugostiteljstvo</item>
    </derivirana_varijabla>
  </DomainObject.Predmet.ProtuStrankaListNazivFormated>
  <DomainObject.Predmet.ProtuStrankaListNazivFormatedOIB>
    <izvorni_sadrzaj>
      <item>WHITE BLUE SALES j.d.o.o. za ugostiteljstvo, OIB 27870929712</item>
    </izvorni_sadrzaj>
    <derivirana_varijabla naziv="DomainObject.Predmet.ProtuStrankaListNazivFormatedOIB_1">
      <item>WHITE BLUE SALES j.d.o.o. za ugostiteljstvo, OIB 27870929712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WHITE BLUE SALES j.d.o.o. za ugostiteljstvo</izvorni_sadrzaj>
    <derivirana_varijabla naziv="DomainObject.Predmet.ProtustrankaIDrugi_1">WHITE BLUE SALES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WHITE BLUE SALES j.d.o.o. za ugostiteljstvo, OIB 27870929712, Ulica Bele Bartoka 20, 31000 Osijek</izvorni_sadrzaj>
    <derivirana_varijabla naziv="DomainObject.Predmet.ProtustrankaIDrugiAdressOIB_1">WHITE BLUE SALES j.d.o.o. za ugostiteljstvo, OIB 27870929712, Ulica Bele Bartoka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WHITE BLUE SALES j.d.o.o. za ugostiteljstvo</item>
    </izvorni_sadrzaj>
    <derivirana_varijabla naziv="DomainObject.Predmet.SudioniciListNaziv_1">
      <item>FINA RC OSIJEK</item>
      <item>WHITE BLUE SALES j.d.o.o. za ugostiteljstvo</item>
    </derivirana_varijabla>
  </DomainObject.Predmet.SudioniciListNaziv>
  <DomainObject.Predmet.SudioniciListAdressOIB>
    <izvorni_sadrzaj>
      <item>FINA RC OSIJEK, OIB 85821130368</item>
      <item>WHITE BLUE SALES j.d.o.o. za ugostiteljstvo, OIB 27870929712, Ulica Bele Bartoka 20,31000 Osijek</item>
    </izvorni_sadrzaj>
    <derivirana_varijabla naziv="DomainObject.Predmet.SudioniciListAdressOIB_1">
      <item>FINA RC OSIJEK, OIB 85821130368</item>
      <item>WHITE BLUE SALES j.d.o.o. za ugostiteljstvo, OIB 27870929712, Ulica Bele Bartoka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27870929712</item>
    </izvorni_sadrzaj>
    <derivirana_varijabla naziv="DomainObject.Predmet.SudioniciListNazivOIB_1">
      <item>, OIB 85821130368</item>
      <item>, OIB 27870929712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AD6A9-3F77-4A98-B120-454986AE0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2491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2017-11-09T09:34:00Z</dcterms:created>
  <dc:creator>hermanj</dc:creator>
  <cp:lastModifiedBy>Žana Bem</cp:lastModifiedBy>
  <cp:lastPrinted>2017-04-13T09:47:00Z</cp:lastPrinted>
  <dcterms:modified xmlns:xsi="http://www.w3.org/2001/XMLSchema-instance" xsi:type="dcterms:W3CDTF">2017-11-09T09:36:00Z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