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7484" w14:paraId="2bc748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86044">
        <w:t>3</w:t>
      </w:r>
      <w:r w:rsidR="00BA373A">
        <w:t>/</w:t>
      </w:r>
      <w:r w:rsidR="00301800">
        <w:t>1</w:t>
      </w:r>
      <w:r w:rsidR="006C13BF">
        <w:t>7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33F3C">
        <w:t xml:space="preserve">Financijske agencije Regionalni centar Osijek Podružnica Osijek, L. </w:t>
      </w:r>
      <w:proofErr w:type="spellStart"/>
      <w:r w:rsidR="00B33F3C">
        <w:t>Jagera</w:t>
      </w:r>
      <w:proofErr w:type="spellEnd"/>
      <w:r w:rsidR="00B33F3C">
        <w:t xml:space="preserve"> 3, za pokretanje skraćenog stečajnog postupka  nad dužnikom </w:t>
      </w:r>
      <w:r w:rsidR="00B86044">
        <w:t>SPORTSKI PIKADO KLUB "TOM-TOM", OIB: 44313045944, Ante Starčevića 25, Đakovo, dana  22</w:t>
      </w:r>
      <w:r w:rsidR="001E5A25">
        <w:t xml:space="preserve">. </w:t>
      </w:r>
      <w:r w:rsidR="00CA5279">
        <w:t>ožujka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4665E" w:rsidR="0074665E">
      <w:pPr>
        <w:pStyle w:val="Odlomakpopisa"/>
        <w:numPr>
          <w:ilvl w:val="0"/>
          <w:numId w:val="5"/>
        </w:numPr>
        <w:jc w:val="both"/>
      </w:pPr>
      <w:r w:rsidRPr="00B86044">
        <w:rPr>
          <w:bCs/>
        </w:rPr>
        <w:t>OTVARA SE stečajni postupak nad dužnikom</w:t>
      </w:r>
      <w:r w:rsidR="00A82E41">
        <w:t xml:space="preserve"> </w:t>
      </w:r>
      <w:r w:rsidR="00B86044">
        <w:t>SPORTSKI PIKADO KLUB "TOM-TOM", OIB: 44313045944, Ante Starčevića 25, Đakovo,</w:t>
      </w:r>
    </w:p>
    <w:p w:rsidRDefault="00B86044" w:rsidP="00B86044" w:rsidR="00B86044">
      <w:pPr>
        <w:pStyle w:val="Odlomakpopisa"/>
        <w:ind w:left="1571"/>
        <w:jc w:val="both"/>
      </w:pPr>
    </w:p>
    <w:p w:rsidRDefault="0040522B" w:rsidP="00B86044" w:rsidR="00B86044" w:rsidRPr="00B86044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B86044">
        <w:t xml:space="preserve">Mladen </w:t>
      </w:r>
      <w:proofErr w:type="spellStart"/>
      <w:r w:rsidR="00B86044">
        <w:t>Beljo</w:t>
      </w:r>
      <w:proofErr w:type="spellEnd"/>
      <w:r w:rsidR="00AD6726">
        <w:t xml:space="preserve">, </w:t>
      </w:r>
      <w:r w:rsidR="00B86044">
        <w:t>Vinkovci</w:t>
      </w:r>
      <w:r w:rsidR="00B86044" w:rsidRPr="00B03FBD">
        <w:t xml:space="preserve">, </w:t>
      </w:r>
      <w:r w:rsidR="00B86044">
        <w:t>Antuna Mihanovića 1</w:t>
      </w:r>
      <w:r w:rsidR="00B86044" w:rsidRPr="00B03FBD">
        <w:t>, OIB</w:t>
      </w:r>
      <w:r w:rsidR="00B86044">
        <w:t>:</w:t>
      </w:r>
      <w:r w:rsidR="00B86044" w:rsidRPr="00B03FBD">
        <w:t xml:space="preserve"> 76591147167</w:t>
      </w:r>
    </w:p>
    <w:p w:rsidRDefault="00B86044" w:rsidP="00B86044" w:rsidR="00B86044" w:rsidRPr="00B86044">
      <w:pPr>
        <w:pStyle w:val="Odlomakpopisa"/>
        <w:ind w:left="1571"/>
        <w:jc w:val="both"/>
        <w:rPr>
          <w:bCs/>
        </w:rPr>
      </w:pPr>
    </w:p>
    <w:p w:rsidRDefault="0040522B" w:rsidP="00B86044" w:rsidR="00B86044">
      <w:pPr>
        <w:pStyle w:val="Odlomakpopisa"/>
        <w:numPr>
          <w:ilvl w:val="0"/>
          <w:numId w:val="5"/>
        </w:numPr>
        <w:jc w:val="both"/>
      </w:pPr>
      <w:r w:rsidRPr="00B86044">
        <w:rPr>
          <w:bCs/>
        </w:rPr>
        <w:t xml:space="preserve">ZAKLJUČUJE SE stečajni postupak nad dužnikom </w:t>
      </w:r>
      <w:r w:rsidR="00B86044">
        <w:t>SPORTSKI PIKADO KLUB "TOM-TOM", OIB: 44313045944, Ante Starčevića 25, Đakovo,</w:t>
      </w:r>
    </w:p>
    <w:p w:rsidRDefault="0074665E" w:rsidP="00B86044" w:rsidR="0074665E" w:rsidRPr="00B86044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572731">
        <w:t>2</w:t>
      </w:r>
      <w:r w:rsidR="00B33F3C">
        <w:t xml:space="preserve">. </w:t>
      </w:r>
      <w:r w:rsidR="006A7494">
        <w:t>siječnja</w:t>
      </w:r>
      <w:r w:rsidR="00BA373A">
        <w:t xml:space="preserve"> </w:t>
      </w:r>
      <w:r w:rsidR="000A0A90">
        <w:t>201</w:t>
      </w:r>
      <w:r w:rsidR="006A7494">
        <w:t>7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B86044">
        <w:t>SPORTSKI PIKADO KLUB "TOM-TOM", Ante Starčevića 25, Đakovo, OIB: 44313045944.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212DF">
        <w:t>18</w:t>
      </w:r>
      <w:r w:rsidR="00B33F3C">
        <w:t>. s</w:t>
      </w:r>
      <w:r w:rsidR="00CA5279">
        <w:t>iječnja</w:t>
      </w:r>
      <w:r w:rsidR="00647F1F">
        <w:t xml:space="preserve"> 201</w:t>
      </w:r>
      <w:r w:rsidR="00CA5279">
        <w:t>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2212DF">
        <w:t>3</w:t>
      </w:r>
      <w:r w:rsidR="006D22B1">
        <w:t>/1</w:t>
      </w:r>
      <w:r w:rsidR="006A7494">
        <w:t>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2212DF" w:rsidP="00C3368F" w:rsidR="002212DF">
      <w:pPr>
        <w:pStyle w:val="Tijeloteksta"/>
      </w:pPr>
    </w:p>
    <w:p w:rsidRDefault="002212DF" w:rsidP="00C3368F" w:rsidR="002212DF">
      <w:pPr>
        <w:pStyle w:val="Tijeloteksta"/>
      </w:pPr>
    </w:p>
    <w:p w:rsidRDefault="002212DF" w:rsidP="00C3368F" w:rsidR="002212DF">
      <w:pPr>
        <w:pStyle w:val="Tijeloteksta"/>
      </w:pPr>
    </w:p>
    <w:p w:rsidRDefault="002212DF" w:rsidP="00C3368F" w:rsidR="002212DF">
      <w:pPr>
        <w:pStyle w:val="Tijeloteksta"/>
      </w:pPr>
    </w:p>
    <w:p w:rsidRDefault="002212DF" w:rsidP="00C3368F" w:rsidR="002212DF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2212DF">
        <w:t>3</w:t>
      </w:r>
      <w:r w:rsidR="00647F1F">
        <w:t>/1</w:t>
      </w:r>
      <w:r w:rsidR="00CA5279">
        <w:t>7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2212DF">
        <w:t>22</w:t>
      </w:r>
      <w:r w:rsidR="00CA5279">
        <w:t>. ožujka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2212DF" w:rsidP="0040522B" w:rsidR="0040522B">
      <w:pPr>
        <w:pStyle w:val="Tijeloteksta"/>
        <w:jc w:val="left"/>
      </w:pPr>
      <w:r>
        <w:t xml:space="preserve">Gordana Harc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2212DF">
        <w:t>10</w:t>
      </w:r>
      <w:r w:rsidR="00CA5279">
        <w:t>/5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5801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212DF"/>
    <w:rsid w:val="00231648"/>
    <w:rsid w:val="002B6512"/>
    <w:rsid w:val="002C27F5"/>
    <w:rsid w:val="002C3DA3"/>
    <w:rsid w:val="00301800"/>
    <w:rsid w:val="00333EEE"/>
    <w:rsid w:val="0036302D"/>
    <w:rsid w:val="003759B2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72731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A7494"/>
    <w:rsid w:val="006C13BF"/>
    <w:rsid w:val="006C63A3"/>
    <w:rsid w:val="006D22B1"/>
    <w:rsid w:val="006E787E"/>
    <w:rsid w:val="0074665E"/>
    <w:rsid w:val="00785BDD"/>
    <w:rsid w:val="00814241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AD6726"/>
    <w:rsid w:val="00B33F3C"/>
    <w:rsid w:val="00B37C1E"/>
    <w:rsid w:val="00B46765"/>
    <w:rsid w:val="00B82754"/>
    <w:rsid w:val="00B86044"/>
    <w:rsid w:val="00B87BDD"/>
    <w:rsid w:val="00BA1A5C"/>
    <w:rsid w:val="00BA373A"/>
    <w:rsid w:val="00BE259C"/>
    <w:rsid w:val="00C1697B"/>
    <w:rsid w:val="00C3368F"/>
    <w:rsid w:val="00C764CC"/>
    <w:rsid w:val="00C827B2"/>
    <w:rsid w:val="00CA5279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142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42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2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2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142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42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2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2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PIKADO KLUB "TOM-TOM" ĐAKOVO</izvorni_sadrzaj>
    <derivirana_varijabla naziv="DomainObject.Predmet.ProtustrankaFormated_1">  SPORTSKI PIKADO KLUB "TOM-TOM" ĐAKOVO</derivirana_varijabla>
  </DomainObject.Predmet.ProtustrankaFormated>
  <DomainObject.Predmet.ProtustrankaFormatedOIB>
    <izvorni_sadrzaj>  SPORTSKI PIKADO KLUB "TOM-TOM" ĐAKOVO, OIB 44313045944</izvorni_sadrzaj>
    <derivirana_varijabla naziv="DomainObject.Predmet.ProtustrankaFormatedOIB_1">  SPORTSKI PIKADO KLUB "TOM-TOM" ĐAKOVO, OIB 44313045944</derivirana_varijabla>
  </DomainObject.Predmet.ProtustrankaFormatedOIB>
  <DomainObject.Predmet.ProtustrankaFormatedWithAdress>
    <izvorni_sadrzaj> SPORTSKI PIKADO KLUB "TOM-TOM" ĐAKOVO, Ante Starčevića 25, 31400 Đakovo</izvorni_sadrzaj>
    <derivirana_varijabla naziv="DomainObject.Predmet.ProtustrankaFormatedWithAdress_1"> SPORTSKI PIKADO KLUB "TOM-TOM" ĐAKOVO, Ante Starčevića 25, 31400 Đakovo</derivirana_varijabla>
  </DomainObject.Predmet.ProtustrankaFormatedWithAdress>
  <DomainObject.Predmet.ProtustrankaFormatedWithAdressOIB>
    <izvorni_sadrzaj> SPORTSKI PIKADO KLUB "TOM-TOM" ĐAKOVO, OIB 44313045944, Ante Starčevića 25, 31400 Đakovo</izvorni_sadrzaj>
    <derivirana_varijabla naziv="DomainObject.Predmet.ProtustrankaFormatedWithAdressOIB_1"> SPORTSKI PIKADO KLUB "TOM-TOM" ĐAKOVO, OIB 44313045944, Ante Starčevića 25, 31400 Đakovo</derivirana_varijabla>
  </DomainObject.Predmet.ProtustrankaFormatedWithAdressOIB>
  <DomainObject.Predmet.ProtustrankaWithAdress>
    <izvorni_sadrzaj>SPORTSKI PIKADO KLUB "TOM-TOM" ĐAKOVO Ante Starčevića 25, 31400 Đakovo</izvorni_sadrzaj>
    <derivirana_varijabla naziv="DomainObject.Predmet.ProtustrankaWithAdress_1">SPORTSKI PIKADO KLUB "TOM-TOM" ĐAKOVO Ante Starčevića 25, 31400 Đakovo</derivirana_varijabla>
  </DomainObject.Predmet.ProtustrankaWithAdress>
  <DomainObject.Predmet.ProtustrankaWithAdressOIB>
    <izvorni_sadrzaj>SPORTSKI PIKADO KLUB "TOM-TOM" ĐAKOVO, OIB 44313045944, Ante Starčevića 25, 31400 Đakovo</izvorni_sadrzaj>
    <derivirana_varijabla naziv="DomainObject.Predmet.ProtustrankaWithAdressOIB_1">SPORTSKI PIKADO KLUB "TOM-TOM" ĐAKOVO, OIB 44313045944, Ante Starčevića 25, 31400 Đakovo</derivirana_varijabla>
  </DomainObject.Predmet.ProtustrankaWithAdressOIB>
  <DomainObject.Predmet.ProtustrankaNazivFormated>
    <izvorni_sadrzaj>SPORTSKI PIKADO KLUB "TOM-TOM" ĐAKOVO</izvorni_sadrzaj>
    <derivirana_varijabla naziv="DomainObject.Predmet.ProtustrankaNazivFormated_1">SPORTSKI PIKADO KLUB "TOM-TOM" ĐAKOVO</derivirana_varijabla>
  </DomainObject.Predmet.ProtustrankaNazivFormated>
  <DomainObject.Predmet.ProtustrankaNazivFormatedOIB>
    <izvorni_sadrzaj>SPORTSKI PIKADO KLUB "TOM-TOM" ĐAKOVO, OIB 44313045944</izvorni_sadrzaj>
    <derivirana_varijabla naziv="DomainObject.Predmet.ProtustrankaNazivFormatedOIB_1">SPORTSKI PIKADO KLUB "TOM-TOM" ĐAKOVO, OIB 44313045944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SPORTSKI PIKADO KLUB "TOM-TOM" ĐAKOVO</item>
    </izvorni_sadrzaj>
    <derivirana_varijabla naziv="DomainObject.Predmet.ProtuStrankaListFormated_1">
      <item>SPORTSKI PIKADO KLUB "TOM-TOM" ĐAKOVO</item>
    </derivirana_varijabla>
  </DomainObject.Predmet.ProtuStrankaListFormated>
  <DomainObject.Predmet.ProtuStrankaListFormatedOIB>
    <izvorni_sadrzaj>
      <item>SPORTSKI PIKADO KLUB "TOM-TOM" ĐAKOVO, OIB 44313045944</item>
    </izvorni_sadrzaj>
    <derivirana_varijabla naziv="DomainObject.Predmet.ProtuStrankaListFormatedOIB_1">
      <item>SPORTSKI PIKADO KLUB "TOM-TOM" ĐAKOVO, OIB 44313045944</item>
    </derivirana_varijabla>
  </DomainObject.Predmet.ProtuStrankaListFormatedOIB>
  <DomainObject.Predmet.ProtuStrankaListFormatedWithAdress>
    <izvorni_sadrzaj>
      <item>SPORTSKI PIKADO KLUB "TOM-TOM" ĐAKOVO, Ante Starčevića 25, 31400 Đakovo</item>
    </izvorni_sadrzaj>
    <derivirana_varijabla naziv="DomainObject.Predmet.ProtuStrankaListFormatedWithAdress_1">
      <item>SPORTSKI PIKADO KLUB "TOM-TOM" ĐAKOVO, Ante Starčevića 25, 31400 Đakovo</item>
    </derivirana_varijabla>
  </DomainObject.Predmet.ProtuStrankaListFormatedWithAdress>
  <DomainObject.Predmet.ProtuStrankaListFormatedWithAdressOIB>
    <izvorni_sadrzaj>
      <item>SPORTSKI PIKADO KLUB "TOM-TOM" ĐAKOVO, OIB 44313045944, Ante Starčevića 25, 31400 Đakovo</item>
    </izvorni_sadrzaj>
    <derivirana_varijabla naziv="DomainObject.Predmet.ProtuStrankaListFormatedWithAdressOIB_1">
      <item>SPORTSKI PIKADO KLUB "TOM-TOM" ĐAKOVO, OIB 44313045944, Ante Starčevića 25, 31400 Đakovo</item>
    </derivirana_varijabla>
  </DomainObject.Predmet.ProtuStrankaListFormatedWithAdressOIB>
  <DomainObject.Predmet.ProtuStrankaListNazivFormated>
    <izvorni_sadrzaj>
      <item>SPORTSKI PIKADO KLUB "TOM-TOM" ĐAKOVO</item>
    </izvorni_sadrzaj>
    <derivirana_varijabla naziv="DomainObject.Predmet.ProtuStrankaListNazivFormated_1">
      <item>SPORTSKI PIKADO KLUB "TOM-TOM" ĐAKOVO</item>
    </derivirana_varijabla>
  </DomainObject.Predmet.ProtuStrankaListNazivFormated>
  <DomainObject.Predmet.ProtuStrankaListNazivFormatedOIB>
    <izvorni_sadrzaj>
      <item>SPORTSKI PIKADO KLUB "TOM-TOM" ĐAKOVO, OIB 44313045944</item>
    </izvorni_sadrzaj>
    <derivirana_varijabla naziv="DomainObject.Predmet.ProtuStrankaListNazivFormatedOIB_1">
      <item>SPORTSKI PIKADO KLUB "TOM-TOM" ĐAKOVO, OIB 44313045944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SPORTSKI PIKADO KLUB "TOM-TOM" ĐAKOVO</izvorni_sadrzaj>
    <derivirana_varijabla naziv="DomainObject.Predmet.ProtustrankaIDrugi_1">SPORTSKI PIKADO KLUB "TOM-TOM" ĐAKOVO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SPORTSKI PIKADO KLUB "TOM-TOM" ĐAKOVO, OIB 44313045944, Ante Starčevića 25, 31400 Đakovo</izvorni_sadrzaj>
    <derivirana_varijabla naziv="DomainObject.Predmet.ProtustrankaIDrugiAdressOIB_1">SPORTSKI PIKADO KLUB "TOM-TOM" ĐAKOVO, OIB 44313045944, Ante Starčevića 25,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SPORTSKI PIKADO KLUB "TOM-TOM" ĐAKOVO</item>
    </izvorni_sadrzaj>
    <derivirana_varijabla naziv="DomainObject.Predmet.SudioniciListNaziv_1">
      <item>FINA RC OSIJEK</item>
      <item>SPORTSKI PIKADO KLUB "TOM-TOM" ĐAKOVO</item>
    </derivirana_varijabla>
  </DomainObject.Predmet.SudioniciListNaziv>
  <DomainObject.Predmet.SudioniciListAdressOIB>
    <izvorni_sadrzaj>
      <item>FINA RC OSIJEK, OIB 85821130368</item>
      <item>SPORTSKI PIKADO KLUB "TOM-TOM" ĐAKOVO, OIB 44313045944, Ante Starčevića 25,31400 Đakovo</item>
    </izvorni_sadrzaj>
    <derivirana_varijabla naziv="DomainObject.Predmet.SudioniciListAdressOIB_1">
      <item>FINA RC OSIJEK, OIB 85821130368</item>
      <item>SPORTSKI PIKADO KLUB "TOM-TOM" ĐAKOVO, OIB 44313045944, Ante Starčevića 25,31400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44313045944</item>
    </izvorni_sadrzaj>
    <derivirana_varijabla naziv="DomainObject.Predmet.SudioniciListNazivOIB_1">
      <item>, OIB 85821130368</item>
      <item>, OIB 44313045944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499CF-3A2E-4EF9-BA44-159E990CB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2119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2017-03-22T12:42:00Z</dcterms:created>
  <dc:creator>korisnik</dc:creator>
  <cp:lastModifiedBy>Gordana Harc</cp:lastModifiedBy>
  <cp:lastPrinted>2017-03-22T12:47:00Z</cp:lastPrinted>
  <dcterms:modified xmlns:xsi="http://www.w3.org/2001/XMLSchema-instance" xsi:type="dcterms:W3CDTF">2017-03-22T12:54:00Z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