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ace5" w14:paraId="12face5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</w:t>
      </w:r>
      <w:r w:rsidR="00BD53BC">
        <w:t>PILAT d.o.o. Vižinada, Lašići 15,  OIB: 04949880064</w:t>
      </w:r>
      <w:r w:rsidRPr="006945A2">
        <w:t xml:space="preserve">, </w:t>
      </w:r>
      <w:r w:rsidR="00E63818">
        <w:t>dana 4. studenog 2016.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4A5EDF">
      <w:pPr>
        <w:ind w:firstLine="720"/>
        <w:jc w:val="both"/>
      </w:pPr>
      <w:r w:rsidRPr="006945A2">
        <w:t xml:space="preserve">I. Otvara se stečajni postupak nad dužnikom </w:t>
      </w:r>
      <w:r w:rsidR="00BD53BC">
        <w:t>PILAT d.o.o. Vižinada, Lašići 15,  OIB: 04949880064</w:t>
      </w:r>
      <w:r w:rsidR="0035312C">
        <w:t>.</w:t>
      </w:r>
    </w:p>
    <w:p w:rsidRDefault="007739E3" w:rsidP="007739E3" w:rsidR="007739E3" w:rsidRPr="006945A2">
      <w:pPr>
        <w:ind w:firstLine="720"/>
        <w:jc w:val="both"/>
      </w:pPr>
    </w:p>
    <w:p w:rsidRDefault="007739E3" w:rsidP="007739E3" w:rsidR="007739E3" w:rsidRPr="001D01C0">
      <w:pPr>
        <w:ind w:firstLine="720"/>
        <w:jc w:val="both"/>
        <w:rPr>
          <w:color w:val="FF0000"/>
        </w:rPr>
      </w:pPr>
      <w:r w:rsidRPr="00DF3368">
        <w:t>II. Za stečajnog upravitelja imenuje se Ant</w:t>
      </w:r>
      <w:r>
        <w:t>e Gabelica</w:t>
      </w:r>
      <w:r w:rsidRPr="00AB11A3">
        <w:t xml:space="preserve"> iz </w:t>
      </w:r>
      <w:r>
        <w:t>Splita</w:t>
      </w:r>
      <w:r w:rsidRPr="00AB11A3">
        <w:t xml:space="preserve">, </w:t>
      </w:r>
      <w:r>
        <w:t>Ruđera Boškovića 7/125</w:t>
      </w:r>
      <w:r w:rsidRPr="00AB11A3">
        <w:t xml:space="preserve">, OIB: </w:t>
      </w:r>
      <w:r>
        <w:t>68765596631</w:t>
      </w:r>
      <w:r w:rsidRPr="001D01C0">
        <w:rPr>
          <w:color w:val="FF0000"/>
        </w:rPr>
        <w:t>.</w:t>
      </w:r>
    </w:p>
    <w:p w:rsidRDefault="005D6592" w:rsidP="00AC15FC" w:rsidR="005D6592">
      <w:pPr>
        <w:ind w:firstLine="720"/>
        <w:jc w:val="both"/>
      </w:pPr>
    </w:p>
    <w:p w:rsidRDefault="005D6592" w:rsidP="0035312C" w:rsidR="0012578E">
      <w:pPr>
        <w:ind w:firstLine="720"/>
        <w:jc w:val="both"/>
      </w:pPr>
      <w:r>
        <w:t>I</w:t>
      </w:r>
      <w:r w:rsidR="007739E3">
        <w:t>II</w:t>
      </w:r>
      <w:r>
        <w:t xml:space="preserve">. Zaključuje se stečajni postupak nad dužnikom </w:t>
      </w:r>
      <w:r w:rsidR="00BD53BC">
        <w:t>PILAT d.o.o. Vižinada, Lašići 15,  OIB: 04949880064</w:t>
      </w:r>
      <w:r w:rsidR="0035312C">
        <w:t>.</w:t>
      </w:r>
    </w:p>
    <w:p w:rsidRDefault="0035312C" w:rsidP="0035312C" w:rsidR="0035312C">
      <w:pPr>
        <w:ind w:firstLine="720"/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</w:t>
      </w:r>
      <w:r w:rsidR="00D85D34">
        <w:t xml:space="preserve"> </w:t>
      </w:r>
      <w:r w:rsidRPr="001B1D09">
        <w:t>br. St-</w:t>
      </w:r>
      <w:r w:rsidR="003D4BC9">
        <w:t>73</w:t>
      </w:r>
      <w:r w:rsidR="007739E3">
        <w:t>7</w:t>
      </w:r>
      <w:r w:rsidR="00EC0EC5">
        <w:t xml:space="preserve">/16-4 </w:t>
      </w:r>
      <w:r w:rsidRPr="001B1D09">
        <w:t xml:space="preserve">od </w:t>
      </w:r>
      <w:r w:rsidR="00EC0EC5">
        <w:t>1</w:t>
      </w:r>
      <w:r w:rsidR="006945A2">
        <w:t xml:space="preserve">. </w:t>
      </w:r>
      <w:r w:rsidR="003D4BC9">
        <w:t xml:space="preserve">lipnja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>Navedeno rješenje objavljeno je na mrežnoj stranic</w:t>
      </w:r>
      <w:r w:rsidR="003D4BC9">
        <w:t xml:space="preserve">i e-oglasna ploča sudova </w:t>
      </w:r>
      <w:r w:rsidR="00367557">
        <w:t>1</w:t>
      </w:r>
      <w:r w:rsidRPr="00F92A06">
        <w:t>.</w:t>
      </w:r>
      <w:r w:rsidR="003D4BC9">
        <w:t xml:space="preserve"> lipnja </w:t>
      </w:r>
      <w:r w:rsidR="006945A2" w:rsidRPr="00F92A06">
        <w:t>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3D4BC9">
        <w:t>73</w:t>
      </w:r>
      <w:r w:rsidR="00311321">
        <w:t>7</w:t>
      </w:r>
      <w:r w:rsidR="0035312C">
        <w:t>/1</w:t>
      </w:r>
      <w:r w:rsidR="00EC0EC5">
        <w:t>6</w:t>
      </w:r>
      <w:r w:rsidR="0035312C">
        <w:t>-</w:t>
      </w:r>
      <w:r w:rsidR="00311321">
        <w:t>10</w:t>
      </w:r>
      <w:r w:rsidRPr="00F92A06">
        <w:t xml:space="preserve"> od </w:t>
      </w:r>
      <w:r w:rsidR="003D4BC9">
        <w:t>13</w:t>
      </w:r>
      <w:r w:rsidR="00F92A06" w:rsidRPr="00F92A06">
        <w:t xml:space="preserve">. </w:t>
      </w:r>
      <w:r w:rsidR="007A7B88">
        <w:t>rujna</w:t>
      </w:r>
      <w:r w:rsidR="00EC0EC5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5D6592" w:rsidP="005D6592" w:rsidR="005D6592">
      <w:pPr>
        <w:jc w:val="both"/>
      </w:pPr>
      <w:r>
        <w:tab/>
      </w:r>
      <w:r w:rsidRPr="00CB7466">
        <w:t xml:space="preserve">Navedeno rješenje objavljeno je na e-oglasnoj ploči suda </w:t>
      </w:r>
      <w:r w:rsidR="001F62F2">
        <w:t>13</w:t>
      </w:r>
      <w:r w:rsidRPr="00CB7466">
        <w:t xml:space="preserve">. </w:t>
      </w:r>
      <w:r w:rsidR="007A7B88">
        <w:t>rujna</w:t>
      </w:r>
      <w:r w:rsidR="00EC0EC5">
        <w:t xml:space="preserve"> </w:t>
      </w:r>
      <w:r w:rsidRPr="00CB7466">
        <w:t xml:space="preserve">2016. godine, a skinuto je sa oglasne </w:t>
      </w:r>
      <w:r w:rsidR="001F62F2">
        <w:t>20</w:t>
      </w:r>
      <w:r w:rsidRPr="00CB7466">
        <w:t xml:space="preserve">. </w:t>
      </w:r>
      <w:r w:rsidR="001F62F2">
        <w:t xml:space="preserve">rujna </w:t>
      </w:r>
      <w:r w:rsidRPr="00CB7466">
        <w:t xml:space="preserve">2016. godine. U roku od 15 dana, koji rok je istekao </w:t>
      </w:r>
      <w:r w:rsidR="001F62F2">
        <w:t>5</w:t>
      </w:r>
      <w:r w:rsidRPr="00CB7466">
        <w:t xml:space="preserve">. </w:t>
      </w:r>
      <w:r w:rsidR="00E34245">
        <w:t>listopada</w:t>
      </w:r>
      <w:r w:rsidR="00255AFF">
        <w:t xml:space="preserve"> </w:t>
      </w:r>
      <w:r w:rsidRPr="00CB7466">
        <w:t xml:space="preserve">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lastRenderedPageBreak/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2A42D9">
        <w:t>4</w:t>
      </w:r>
      <w:r w:rsidR="00621F87">
        <w:t xml:space="preserve">. </w:t>
      </w:r>
      <w:r w:rsidR="00E63818">
        <w:t>studenog</w:t>
      </w:r>
      <w:r w:rsidR="00255AFF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59525B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Damir Rabar</w:t>
      </w:r>
      <w:r w:rsidR="003B3C79"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4A5EDF" w:rsidR="004A5EDF">
      <w:pPr>
        <w:jc w:val="both"/>
      </w:pPr>
      <w:r w:rsidRPr="001B1D09">
        <w:t>DNA:</w:t>
      </w:r>
    </w:p>
    <w:p w:rsidRDefault="004A5EDF" w:rsidP="004A5EDF" w:rsidR="004A5EDF">
      <w:pPr>
        <w:jc w:val="both"/>
      </w:pPr>
      <w:r>
        <w:t xml:space="preserve">          </w:t>
      </w:r>
      <w:r w:rsidR="00BF5C86">
        <w:t xml:space="preserve">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BD53BC">
        <w:t xml:space="preserve">PILAT d.o.o. Vižinada, Lašići 15, </w:t>
      </w:r>
    </w:p>
    <w:p w:rsidRDefault="004A5EDF" w:rsidP="004A5EDF" w:rsidR="005D6592" w:rsidRPr="008119E9">
      <w:pPr>
        <w:jc w:val="both"/>
      </w:pPr>
      <w:r w:rsidRPr="008119E9">
        <w:t xml:space="preserve">            </w:t>
      </w:r>
      <w:r w:rsidR="005D6592" w:rsidRPr="008119E9">
        <w:t>- predlagatelju</w:t>
      </w:r>
      <w:r w:rsidR="00CB7466" w:rsidRPr="008119E9">
        <w:t xml:space="preserve"> FINANCIJSKA</w:t>
      </w:r>
      <w:r w:rsidR="00A916A7" w:rsidRPr="008119E9">
        <w:t xml:space="preserve"> AGENCIJA</w:t>
      </w:r>
      <w:r w:rsidR="00621F87" w:rsidRPr="008119E9">
        <w:t xml:space="preserve"> - Podružnica Pula, Giardini 5, Pula</w:t>
      </w:r>
    </w:p>
    <w:p w:rsidRDefault="005D6592" w:rsidP="005D6592" w:rsidR="00783211">
      <w:pPr>
        <w:ind w:firstLine="720"/>
        <w:jc w:val="both"/>
        <w:rPr>
          <w:color w:val="FF0000"/>
        </w:rPr>
      </w:pPr>
      <w:r w:rsidRPr="00783211">
        <w:t>- stečajn</w:t>
      </w:r>
      <w:r w:rsidR="00397CB5" w:rsidRPr="00783211">
        <w:t xml:space="preserve">om </w:t>
      </w:r>
      <w:r w:rsidRPr="00783211">
        <w:t>upravitelj</w:t>
      </w:r>
      <w:r w:rsidR="00397CB5" w:rsidRPr="00783211">
        <w:t>u</w:t>
      </w:r>
      <w:r w:rsidR="00621F87" w:rsidRPr="00783211">
        <w:t xml:space="preserve"> </w:t>
      </w:r>
      <w:r w:rsidR="007739E3">
        <w:t>Ante Gabelica</w:t>
      </w:r>
      <w:r w:rsidR="007739E3" w:rsidRPr="00AB11A3">
        <w:t xml:space="preserve"> iz </w:t>
      </w:r>
      <w:r w:rsidR="007739E3">
        <w:t>Splita</w:t>
      </w:r>
      <w:r w:rsidR="007739E3" w:rsidRPr="00AB11A3">
        <w:t xml:space="preserve">, </w:t>
      </w:r>
      <w:r w:rsidR="007739E3">
        <w:t>Ruđera Boškovića 7/125,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B7595F">
        <w:t xml:space="preserve">, Kranjčevićeva </w:t>
      </w:r>
      <w:r w:rsidR="000E0BBA">
        <w:t>8</w:t>
      </w:r>
    </w:p>
    <w:p w:rsidRDefault="003B5C56" w:rsidP="005D6592" w:rsidR="005D6592" w:rsidRPr="006663D8">
      <w:pPr>
        <w:ind w:firstLine="720"/>
        <w:jc w:val="both"/>
      </w:pPr>
      <w:r w:rsidRPr="006663D8"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sudskom r</w:t>
      </w:r>
      <w:r w:rsidR="00DF3368">
        <w:t xml:space="preserve">egistru po pravomoćnosti 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7F3A" w:rsidR="008C7F3A">
      <w:r>
        <w:separator/>
      </w:r>
    </w:p>
  </w:endnote>
  <w:endnote w:id="0" w:type="continuationSeparator">
    <w:p w:rsidRDefault="008C7F3A" w:rsidR="008C7F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7F3A" w:rsidR="008C7F3A">
      <w:r>
        <w:separator/>
      </w:r>
    </w:p>
  </w:footnote>
  <w:footnote w:id="0" w:type="continuationSeparator">
    <w:p w:rsidRDefault="008C7F3A" w:rsidR="008C7F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3CD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 w:rsidRPr="00064CB9">
    <w:pPr>
      <w:pStyle w:val="Zaglavlje"/>
      <w:rPr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1C346E">
      <w:rPr>
        <w:sz w:val="23"/>
        <w:szCs w:val="23"/>
      </w:rPr>
      <w:t>73</w:t>
    </w:r>
    <w:r w:rsidR="00064CB9">
      <w:rPr>
        <w:sz w:val="23"/>
        <w:szCs w:val="23"/>
      </w:rPr>
      <w:t>7</w:t>
    </w:r>
    <w:r w:rsidR="00DF3368">
      <w:rPr>
        <w:sz w:val="23"/>
        <w:szCs w:val="23"/>
      </w:rPr>
      <w:t>/16-11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  <w:rPr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064CB9">
      <w:rPr>
        <w:sz w:val="23"/>
        <w:szCs w:val="23"/>
      </w:rPr>
      <w:t>737</w:t>
    </w:r>
    <w:r>
      <w:rPr>
        <w:sz w:val="23"/>
        <w:szCs w:val="23"/>
      </w:rPr>
      <w:t>/1</w:t>
    </w:r>
    <w:r w:rsidR="001D01C0">
      <w:rPr>
        <w:sz w:val="23"/>
        <w:szCs w:val="23"/>
      </w:rPr>
      <w:t>6</w:t>
    </w:r>
    <w:r>
      <w:rPr>
        <w:sz w:val="23"/>
        <w:szCs w:val="23"/>
      </w:rPr>
      <w:t>-</w:t>
    </w:r>
    <w:r w:rsidR="00DF3368">
      <w:rPr>
        <w:sz w:val="23"/>
        <w:szCs w:val="23"/>
      </w:rPr>
      <w:t>11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64CB9"/>
    <w:rsid w:val="00073CD9"/>
    <w:rsid w:val="00095A02"/>
    <w:rsid w:val="000E0BBA"/>
    <w:rsid w:val="0012578E"/>
    <w:rsid w:val="001850D2"/>
    <w:rsid w:val="001C346E"/>
    <w:rsid w:val="001D01C0"/>
    <w:rsid w:val="001F62F2"/>
    <w:rsid w:val="00237525"/>
    <w:rsid w:val="00255AFF"/>
    <w:rsid w:val="002A42D9"/>
    <w:rsid w:val="00311321"/>
    <w:rsid w:val="00323814"/>
    <w:rsid w:val="00331D94"/>
    <w:rsid w:val="00352582"/>
    <w:rsid w:val="0035312C"/>
    <w:rsid w:val="00367557"/>
    <w:rsid w:val="003859DD"/>
    <w:rsid w:val="00392D0C"/>
    <w:rsid w:val="00397CB5"/>
    <w:rsid w:val="003B3C79"/>
    <w:rsid w:val="003B5C56"/>
    <w:rsid w:val="003D4BC9"/>
    <w:rsid w:val="003F7798"/>
    <w:rsid w:val="00460740"/>
    <w:rsid w:val="004A5EDF"/>
    <w:rsid w:val="004D7B47"/>
    <w:rsid w:val="004F4B54"/>
    <w:rsid w:val="005747CA"/>
    <w:rsid w:val="00585A21"/>
    <w:rsid w:val="0059525B"/>
    <w:rsid w:val="005D6592"/>
    <w:rsid w:val="00621F87"/>
    <w:rsid w:val="006663D8"/>
    <w:rsid w:val="006809EB"/>
    <w:rsid w:val="00692A2B"/>
    <w:rsid w:val="006945A2"/>
    <w:rsid w:val="00697542"/>
    <w:rsid w:val="006B422D"/>
    <w:rsid w:val="006C0A2B"/>
    <w:rsid w:val="00717458"/>
    <w:rsid w:val="00743E19"/>
    <w:rsid w:val="0076431D"/>
    <w:rsid w:val="00766400"/>
    <w:rsid w:val="007739E3"/>
    <w:rsid w:val="00783211"/>
    <w:rsid w:val="007926B9"/>
    <w:rsid w:val="00792980"/>
    <w:rsid w:val="007A7B88"/>
    <w:rsid w:val="007D331C"/>
    <w:rsid w:val="008119E9"/>
    <w:rsid w:val="00864E52"/>
    <w:rsid w:val="008C33EF"/>
    <w:rsid w:val="008C7F3A"/>
    <w:rsid w:val="008D2FD3"/>
    <w:rsid w:val="008F1F9E"/>
    <w:rsid w:val="009A0019"/>
    <w:rsid w:val="009B2C8A"/>
    <w:rsid w:val="009C424D"/>
    <w:rsid w:val="00A56A06"/>
    <w:rsid w:val="00A75990"/>
    <w:rsid w:val="00A916A7"/>
    <w:rsid w:val="00AC15FC"/>
    <w:rsid w:val="00AC4CE1"/>
    <w:rsid w:val="00B03A3A"/>
    <w:rsid w:val="00B13AEF"/>
    <w:rsid w:val="00B7595F"/>
    <w:rsid w:val="00BD53BC"/>
    <w:rsid w:val="00BF5A9D"/>
    <w:rsid w:val="00BF5C86"/>
    <w:rsid w:val="00BF737C"/>
    <w:rsid w:val="00C9622A"/>
    <w:rsid w:val="00CB7466"/>
    <w:rsid w:val="00CE6590"/>
    <w:rsid w:val="00D64F74"/>
    <w:rsid w:val="00D85D34"/>
    <w:rsid w:val="00DC77E9"/>
    <w:rsid w:val="00DD5010"/>
    <w:rsid w:val="00DF3368"/>
    <w:rsid w:val="00DF5E63"/>
    <w:rsid w:val="00DF63FE"/>
    <w:rsid w:val="00E34245"/>
    <w:rsid w:val="00E608C0"/>
    <w:rsid w:val="00E63818"/>
    <w:rsid w:val="00E7461C"/>
    <w:rsid w:val="00E80ECB"/>
    <w:rsid w:val="00EB7A58"/>
    <w:rsid w:val="00EC0D58"/>
    <w:rsid w:val="00EC0EC5"/>
    <w:rsid w:val="00F40213"/>
    <w:rsid w:val="00F66FE4"/>
    <w:rsid w:val="00F92A06"/>
    <w:rsid w:val="00FC37DF"/>
    <w:rsid w:val="00FD493F"/>
    <w:rsid w:val="00FF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3C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CD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CD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CD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CD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3C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CD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CD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CD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CD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St-737/2016</izvorni_sadrzaj>
    <derivirana_varijabla naziv="DomainObject.Predmet.OznakaBroj_1">St-737/2016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PILAT d.o.o. VIŽINADA</izvorni_sadrzaj>
    <derivirana_varijabla naziv="DomainObject.Predmet.ProtustrankaFormated_1">  PILAT d.o.o. VIŽINADA</derivirana_varijabla>
  </DomainObject.Predmet.ProtustrankaFormated>
  <DomainObject.Predmet.ProtustrankaFormatedOIB>
    <izvorni_sadrzaj>  PILAT d.o.o. VIŽINADA, OIB 04949880064</izvorni_sadrzaj>
    <derivirana_varijabla naziv="DomainObject.Predmet.ProtustrankaFormatedOIB_1">  PILAT d.o.o. VIŽINADA, OIB 04949880064</derivirana_varijabla>
  </DomainObject.Predmet.ProtustrankaFormatedOIB>
  <DomainObject.Predmet.ProtustrankaFormatedWithAdress>
    <izvorni_sadrzaj> PILAT d.o.o. VIŽINADA, Lašići 15, 52447 Vižinada</izvorni_sadrzaj>
    <derivirana_varijabla naziv="DomainObject.Predmet.ProtustrankaFormatedWithAdress_1"> PILAT d.o.o. VIŽINADA, Lašići 15, 52447 Vižinada</derivirana_varijabla>
  </DomainObject.Predmet.ProtustrankaFormatedWithAdress>
  <DomainObject.Predmet.ProtustrankaFormatedWithAdressOIB>
    <izvorni_sadrzaj> PILAT d.o.o. VIŽINADA, OIB 04949880064, Lašići 15, 52447 Vižinada</izvorni_sadrzaj>
    <derivirana_varijabla naziv="DomainObject.Predmet.ProtustrankaFormatedWithAdressOIB_1"> PILAT d.o.o. VIŽINADA, OIB 04949880064, Lašići 15, 52447 Vižinada</derivirana_varijabla>
  </DomainObject.Predmet.ProtustrankaFormatedWithAdressOIB>
  <DomainObject.Predmet.ProtustrankaWithAdress>
    <izvorni_sadrzaj>PILAT d.o.o. VIŽINADA Lašići 15, 52447 Vižinada</izvorni_sadrzaj>
    <derivirana_varijabla naziv="DomainObject.Predmet.ProtustrankaWithAdress_1">PILAT d.o.o. VIŽINADA Lašići 15, 52447 Vižinada</derivirana_varijabla>
  </DomainObject.Predmet.ProtustrankaWithAdress>
  <DomainObject.Predmet.ProtustrankaWithAdressOIB>
    <izvorni_sadrzaj>PILAT d.o.o. VIŽINADA, OIB 04949880064, Lašići 15, 52447 Vižinada</izvorni_sadrzaj>
    <derivirana_varijabla naziv="DomainObject.Predmet.ProtustrankaWithAdressOIB_1">PILAT d.o.o. VIŽINADA, OIB 04949880064, Lašići 15, 52447 Vižinada</derivirana_varijabla>
  </DomainObject.Predmet.ProtustrankaWithAdressOIB>
  <DomainObject.Predmet.ProtustrankaNazivFormated>
    <izvorni_sadrzaj>PILAT d.o.o. VIŽINADA</izvorni_sadrzaj>
    <derivirana_varijabla naziv="DomainObject.Predmet.ProtustrankaNazivFormated_1">PILAT d.o.o. VIŽINADA</derivirana_varijabla>
  </DomainObject.Predmet.ProtustrankaNazivFormated>
  <DomainObject.Predmet.ProtustrankaNazivFormatedOIB>
    <izvorni_sadrzaj>PILAT d.o.o. VIŽINADA, OIB 04949880064</izvorni_sadrzaj>
    <derivirana_varijabla naziv="DomainObject.Predmet.ProtustrankaNazivFormatedOIB_1">PILAT d.o.o. VIŽINADA, OIB 04949880064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1342427.62</izvorni_sadrzaj>
    <derivirana_varijabla naziv="DomainObject.Predmet.TrenutnaVrijednost_1">1342427.62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PILAT d.o.o. VIŽINADA</item>
    </izvorni_sadrzaj>
    <derivirana_varijabla naziv="DomainObject.Predmet.ProtuStrankaListFormated_1">
      <item>PILAT d.o.o. VIŽINADA</item>
    </derivirana_varijabla>
  </DomainObject.Predmet.ProtuStrankaListFormated>
  <DomainObject.Predmet.ProtuStrankaListFormatedOIB>
    <izvorni_sadrzaj>
      <item>PILAT d.o.o. VIŽINADA, OIB 04949880064</item>
    </izvorni_sadrzaj>
    <derivirana_varijabla naziv="DomainObject.Predmet.ProtuStrankaListFormatedOIB_1">
      <item>PILAT d.o.o. VIŽINADA, OIB 04949880064</item>
    </derivirana_varijabla>
  </DomainObject.Predmet.ProtuStrankaListFormatedOIB>
  <DomainObject.Predmet.ProtuStrankaListFormatedWithAdress>
    <izvorni_sadrzaj>
      <item>PILAT d.o.o. VIŽINADA, Lašići 15, 52447 Vižinada</item>
    </izvorni_sadrzaj>
    <derivirana_varijabla naziv="DomainObject.Predmet.ProtuStrankaListFormatedWithAdress_1">
      <item>PILAT d.o.o. VIŽINADA, Lašići 15, 52447 Vižinada</item>
    </derivirana_varijabla>
  </DomainObject.Predmet.ProtuStrankaListFormatedWithAdress>
  <DomainObject.Predmet.ProtuStrankaListFormatedWithAdressOIB>
    <izvorni_sadrzaj>
      <item>PILAT d.o.o. VIŽINADA, OIB 04949880064, Lašići 15, 52447 Vižinada</item>
    </izvorni_sadrzaj>
    <derivirana_varijabla naziv="DomainObject.Predmet.ProtuStrankaListFormatedWithAdressOIB_1">
      <item>PILAT d.o.o. VIŽINADA, OIB 04949880064, Lašići 15, 52447 Vižinada</item>
    </derivirana_varijabla>
  </DomainObject.Predmet.ProtuStrankaListFormatedWithAdressOIB>
  <DomainObject.Predmet.ProtuStrankaListNazivFormated>
    <izvorni_sadrzaj>
      <item>PILAT d.o.o. VIŽINADA</item>
    </izvorni_sadrzaj>
    <derivirana_varijabla naziv="DomainObject.Predmet.ProtuStrankaListNazivFormated_1">
      <item>PILAT d.o.o. VIŽINADA</item>
    </derivirana_varijabla>
  </DomainObject.Predmet.ProtuStrankaListNazivFormated>
  <DomainObject.Predmet.ProtuStrankaListNazivFormatedOIB>
    <izvorni_sadrzaj>
      <item>PILAT d.o.o. VIŽINADA, OIB 04949880064</item>
    </izvorni_sadrzaj>
    <derivirana_varijabla naziv="DomainObject.Predmet.ProtuStrankaListNazivFormatedOIB_1">
      <item>PILAT d.o.o. VIŽINADA, OIB 04949880064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PILAT d.o.o. VIŽINADA</izvorni_sadrzaj>
    <derivirana_varijabla naziv="DomainObject.Predmet.ProtustrankaIDrugi_1">PILAT d.o.o. VIŽINADA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PILAT d.o.o. VIŽINADA, OIB 04949880064, Lašići 15, 52447 Vižinada</izvorni_sadrzaj>
    <derivirana_varijabla naziv="DomainObject.Predmet.ProtustrankaIDrugiAdressOIB_1">PILAT d.o.o. VIŽINADA, OIB 04949880064, Lašići 15, 52447 Vižinada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PILAT d.o.o. VIŽINADA</item>
    </izvorni_sadrzaj>
    <derivirana_varijabla naziv="DomainObject.Predmet.SudioniciListNaziv_1">
      <item>FINANCIJSKA AGENCIJA, RC RIJEKA, PODRUŽNICA PULA, PULA</item>
      <item>PILAT d.o.o. VIŽINADA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PILAT d.o.o. VIŽINADA, OIB 04949880064, Lašići 15,52447 Vižinada</item>
    </izvorni_sadrzaj>
    <derivirana_varijabla naziv="DomainObject.Predmet.SudioniciListAdressOIB_1">
      <item>FINANCIJSKA AGENCIJA, RC RIJEKA, PODRUŽNICA PULA, PULA, OIB 85821130368, Giardini 5,52100 Pula</item>
      <item>PILAT d.o.o. VIŽINADA, OIB 04949880064, Lašići 15,52447 Vižinada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04949880064</item>
    </izvorni_sadrzaj>
    <derivirana_varijabla naziv="DomainObject.Predmet.SudioniciListNazivOIB_1">
      <item>, OIB 85821130368</item>
      <item>, OIB 04949880064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7E9906-5C5E-4FBC-921C-A12B081866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2537</properties:Characters>
  <properties:Lines>76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2016-11-04T08:00:00Z</dcterms:created>
  <dc:creator>Damir Rabar</dc:creator>
  <cp:lastModifiedBy>Lorena Paris Aničić</cp:lastModifiedBy>
  <cp:lastPrinted>2016-11-04T08:02:00Z</cp:lastPrinted>
  <dcterms:modified xmlns:xsi="http://www.w3.org/2001/XMLSchema-instance" xsi:type="dcterms:W3CDTF">2016-11-04T08:05:00Z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