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cc1f41" w14:paraId="ccc1f41" w:rsidRDefault="004B25EC" w:rsidP="004B25EC" w:rsidR="002275E2" w:rsidRPr="004A6EA1">
      <w:pPr>
        <w:pStyle w:val="Naslov2"/>
        <w15:collapsed w:val="false"/>
        <w:rPr>
          <w:rFonts w:cs="Times New Roman" w:hAnsi="Times New Roman" w:ascii="Times New Roman"/>
          <w:i w:val="false"/>
          <w:sz w:val="24"/>
          <w:szCs w:val="24"/>
        </w:rPr>
      </w:pPr>
      <w:bookmarkStart w:name="_GoBack" w:id="0"/>
      <w:bookmarkEnd w:id="0"/>
      <w:r w:rsidRPr="004A6EA1">
        <w:rPr>
          <w:rFonts w:cs="Times New Roman" w:hAnsi="Times New Roman" w:ascii="Times New Roman"/>
          <w:sz w:val="24"/>
          <w:szCs w:val="24"/>
        </w:rPr>
        <w:t xml:space="preserve">                     </w:t>
      </w:r>
      <w:r w:rsidR="003038DE" w:rsidRPr="004A6EA1">
        <w:rPr>
          <w:rFonts w:cs="Times New Roman" w:hAnsi="Times New Roman" w:ascii="Times New Roman"/>
          <w:noProof/>
          <w:color w:val="0000FF"/>
          <w:sz w:val="24"/>
          <w:szCs w:val="24"/>
        </w:rPr>
        <w:drawing>
          <wp:inline distR="0" distL="0" distB="0" distT="0">
            <wp:extent cy="730250" cx="552450"/>
            <wp:effectExtent b="0" r="0" t="0" l="0"/>
            <wp:docPr descr="http://tbn0.google.com/images?q=tbn:8lIypWC5bJjP1M:http://www.hnv.org.yu/images/grb-rh.jpg" name="Slika 1" id="1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2"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025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275E2" w:rsidRPr="004A6EA1">
        <w:rPr>
          <w:rFonts w:cs="Times New Roman" w:hAnsi="Times New Roman" w:ascii="Times New Roman"/>
          <w:sz w:val="24"/>
          <w:szCs w:val="24"/>
        </w:rPr>
        <w:t xml:space="preserve">   </w:t>
      </w:r>
      <w:r w:rsidR="002275E2" w:rsidRPr="004A6EA1">
        <w:rPr>
          <w:rFonts w:cs="Times New Roman" w:hAnsi="Times New Roman" w:ascii="Times New Roman"/>
          <w:sz w:val="24"/>
          <w:szCs w:val="24"/>
        </w:rPr>
        <w:tab/>
      </w:r>
      <w:r w:rsidR="002275E2" w:rsidRPr="004A6EA1">
        <w:rPr>
          <w:rFonts w:cs="Times New Roman" w:hAnsi="Times New Roman" w:ascii="Times New Roman"/>
          <w:sz w:val="24"/>
          <w:szCs w:val="24"/>
        </w:rPr>
        <w:tab/>
      </w:r>
      <w:r w:rsidR="002275E2" w:rsidRPr="004A6EA1">
        <w:rPr>
          <w:rFonts w:cs="Times New Roman" w:hAnsi="Times New Roman" w:ascii="Times New Roman"/>
          <w:sz w:val="24"/>
          <w:szCs w:val="24"/>
        </w:rPr>
        <w:tab/>
      </w:r>
      <w:r w:rsidR="002275E2" w:rsidRPr="004A6EA1">
        <w:rPr>
          <w:rFonts w:cs="Times New Roman" w:hAnsi="Times New Roman" w:ascii="Times New Roman"/>
          <w:sz w:val="24"/>
          <w:szCs w:val="24"/>
        </w:rPr>
        <w:tab/>
      </w:r>
      <w:r w:rsidR="002275E2" w:rsidRPr="004A6EA1">
        <w:rPr>
          <w:rFonts w:cs="Times New Roman" w:hAnsi="Times New Roman" w:ascii="Times New Roman"/>
          <w:sz w:val="24"/>
          <w:szCs w:val="24"/>
        </w:rPr>
        <w:tab/>
      </w:r>
      <w:r w:rsidRPr="004A6EA1">
        <w:rPr>
          <w:rFonts w:cs="Times New Roman" w:hAnsi="Times New Roman" w:ascii="Times New Roman"/>
          <w:sz w:val="24"/>
          <w:szCs w:val="24"/>
        </w:rPr>
        <w:tab/>
      </w:r>
      <w:r w:rsidR="002275E2" w:rsidRPr="004A6EA1">
        <w:rPr>
          <w:rFonts w:cs="Times New Roman" w:hAnsi="Times New Roman" w:ascii="Times New Roman"/>
          <w:i w:val="false"/>
          <w:sz w:val="24"/>
          <w:szCs w:val="24"/>
        </w:rPr>
        <w:t xml:space="preserve"> </w:t>
      </w:r>
    </w:p>
    <w:p w:rsidRDefault="002275E2" w:rsidP="0075749E" w:rsidR="0075749E" w:rsidRPr="0075749E">
      <w:pPr>
        <w:rPr>
          <w:rFonts w:eastAsiaTheme="minorHAnsi"/>
          <w:b/>
          <w:lang w:eastAsia="en-US"/>
        </w:rPr>
      </w:pPr>
      <w:r w:rsidRPr="004A6EA1">
        <w:rPr>
          <w:color w:val="000000"/>
        </w:rPr>
        <w:t xml:space="preserve">       </w:t>
      </w:r>
      <w:r w:rsidR="0075749E" w:rsidRPr="0075749E">
        <w:rPr>
          <w:rFonts w:eastAsiaTheme="minorHAnsi"/>
          <w:b/>
          <w:lang w:eastAsia="en-US"/>
        </w:rPr>
        <w:t>REPUBLIKA HRVATSKA</w:t>
      </w:r>
    </w:p>
    <w:p w:rsidRDefault="0075749E" w:rsidP="0075749E" w:rsidR="0075749E" w:rsidRPr="0075749E">
      <w:pPr>
        <w:rPr>
          <w:rFonts w:eastAsiaTheme="minorHAnsi"/>
          <w:b/>
          <w:lang w:eastAsia="en-US"/>
        </w:rPr>
      </w:pPr>
      <w:r w:rsidRPr="0075749E">
        <w:rPr>
          <w:rFonts w:eastAsiaTheme="minorHAnsi"/>
          <w:b/>
          <w:lang w:eastAsia="en-US"/>
        </w:rPr>
        <w:t xml:space="preserve">     TRGOVAČKI SUD U SPLITU</w:t>
      </w:r>
    </w:p>
    <w:p w:rsidRDefault="0075749E" w:rsidP="0075749E" w:rsidR="0075749E" w:rsidRPr="0075749E">
      <w:pPr>
        <w:rPr>
          <w:rFonts w:eastAsiaTheme="minorHAnsi"/>
          <w:b/>
          <w:lang w:eastAsia="en-US"/>
        </w:rPr>
      </w:pPr>
      <w:r w:rsidRPr="0075749E">
        <w:rPr>
          <w:rFonts w:eastAsiaTheme="minorHAnsi"/>
          <w:b/>
          <w:lang w:eastAsia="en-US"/>
        </w:rPr>
        <w:t xml:space="preserve">             Sukoišanska 6, Split</w:t>
      </w:r>
    </w:p>
    <w:p w:rsidRDefault="0075749E" w:rsidP="0075749E" w:rsidR="0075749E" w:rsidRPr="0075749E">
      <w:pPr>
        <w:jc w:val="right"/>
        <w:rPr>
          <w:rFonts w:eastAsiaTheme="minorHAnsi"/>
          <w:b/>
          <w:lang w:eastAsia="en-US"/>
        </w:rPr>
      </w:pPr>
      <w:r w:rsidRPr="0075749E">
        <w:rPr>
          <w:rFonts w:eastAsiaTheme="minorHAnsi"/>
          <w:b/>
          <w:lang w:eastAsia="en-US"/>
        </w:rPr>
        <w:t>Posl.br. 18 St-1216/2016-</w:t>
      </w:r>
      <w:r w:rsidR="002B6D55">
        <w:rPr>
          <w:rFonts w:eastAsiaTheme="minorHAnsi"/>
          <w:b/>
          <w:lang w:eastAsia="en-US"/>
        </w:rPr>
        <w:t>58</w:t>
      </w:r>
    </w:p>
    <w:p w:rsidRDefault="0075749E" w:rsidP="0075749E" w:rsidR="0075749E" w:rsidRPr="0075749E">
      <w:pPr>
        <w:jc w:val="center"/>
        <w:rPr>
          <w:rFonts w:eastAsiaTheme="minorHAnsi"/>
          <w:b/>
          <w:lang w:eastAsia="en-US"/>
        </w:rPr>
      </w:pPr>
    </w:p>
    <w:p w:rsidRDefault="0075749E" w:rsidP="0075749E" w:rsidR="0075749E" w:rsidRPr="0075749E">
      <w:pPr>
        <w:jc w:val="center"/>
        <w:rPr>
          <w:rFonts w:eastAsiaTheme="minorHAnsi"/>
          <w:b/>
          <w:lang w:eastAsia="en-US"/>
        </w:rPr>
      </w:pPr>
      <w:r w:rsidRPr="0075749E">
        <w:rPr>
          <w:rFonts w:eastAsiaTheme="minorHAnsi"/>
          <w:b/>
          <w:lang w:eastAsia="en-US"/>
        </w:rPr>
        <w:t>REPUBLIKA HRVATSKA</w:t>
      </w:r>
    </w:p>
    <w:p w:rsidRDefault="0075749E" w:rsidP="0075749E" w:rsidR="0075749E" w:rsidRPr="0075749E">
      <w:pPr>
        <w:jc w:val="center"/>
        <w:rPr>
          <w:rFonts w:eastAsiaTheme="minorHAnsi"/>
          <w:b/>
          <w:lang w:eastAsia="en-US"/>
        </w:rPr>
      </w:pPr>
      <w:r w:rsidRPr="0075749E">
        <w:rPr>
          <w:rFonts w:eastAsiaTheme="minorHAnsi"/>
          <w:b/>
          <w:lang w:eastAsia="en-US"/>
        </w:rPr>
        <w:t>RJEŠENJE</w:t>
      </w:r>
    </w:p>
    <w:p w:rsidRDefault="0075749E" w:rsidP="0075749E" w:rsidR="0075749E" w:rsidRPr="0075749E">
      <w:pPr>
        <w:jc w:val="both"/>
      </w:pPr>
    </w:p>
    <w:p w:rsidRDefault="0075749E" w:rsidP="0075749E" w:rsidR="0075749E" w:rsidRPr="0075749E">
      <w:pPr>
        <w:ind w:firstLine="720"/>
        <w:jc w:val="both"/>
      </w:pPr>
      <w:r w:rsidRPr="0075749E">
        <w:t>Trgovački sud u Splitu, po sucu tog suda Katarini Franković, kao sucu pojedincu, u stečajnom postupku nad dužnikom ARCA MERCATUS, d.o.o. za trgovinu i usluge u stečaju, Split, Varaždinska 53, MBS: 060029443, OIB: 21842109097 zastupano po stečajnom upravitelju Tea G</w:t>
      </w:r>
      <w:r w:rsidR="002B6D55">
        <w:t>atternig, izvan ročišta, dana 06. studenog</w:t>
      </w:r>
      <w:r w:rsidRPr="0075749E">
        <w:t xml:space="preserve"> 2018.g.</w:t>
      </w:r>
    </w:p>
    <w:p w:rsidRDefault="004A6EA1" w:rsidP="0075749E" w:rsidR="004A6EA1" w:rsidRPr="004A6EA1">
      <w:pPr>
        <w:rPr>
          <w:b/>
        </w:rPr>
      </w:pPr>
    </w:p>
    <w:p w:rsidRDefault="00A64506" w:rsidP="004B25EC" w:rsidR="00A83539" w:rsidRPr="004A6EA1">
      <w:pPr>
        <w:jc w:val="center"/>
        <w:rPr>
          <w:b/>
        </w:rPr>
      </w:pPr>
      <w:r w:rsidRPr="004A6EA1">
        <w:rPr>
          <w:b/>
        </w:rPr>
        <w:t>z a k lj u č i o</w:t>
      </w:r>
      <w:r w:rsidR="00555CCB" w:rsidRPr="004A6EA1">
        <w:rPr>
          <w:b/>
        </w:rPr>
        <w:t xml:space="preserve">      j e</w:t>
      </w:r>
    </w:p>
    <w:p w:rsidRDefault="004A6EA1" w:rsidP="00452088" w:rsidR="004A6EA1" w:rsidRPr="004A6EA1">
      <w:pPr>
        <w:jc w:val="both"/>
      </w:pPr>
    </w:p>
    <w:p w:rsidRDefault="00452088" w:rsidP="00452088" w:rsidR="004A6EA1">
      <w:pPr>
        <w:pStyle w:val="Odlomakpopisa"/>
        <w:numPr>
          <w:ilvl w:val="0"/>
          <w:numId w:val="4"/>
        </w:numPr>
        <w:jc w:val="both"/>
      </w:pPr>
      <w:r w:rsidRPr="004A6EA1">
        <w:t xml:space="preserve">Poziva se </w:t>
      </w:r>
      <w:r w:rsidR="009F4820" w:rsidRPr="004A6EA1">
        <w:t xml:space="preserve">stečajni upravitelj </w:t>
      </w:r>
      <w:r w:rsidR="0075749E" w:rsidRPr="0075749E">
        <w:t xml:space="preserve">Tea Gatternig </w:t>
      </w:r>
      <w:r w:rsidRPr="004A6EA1">
        <w:t xml:space="preserve">u roku osam dana </w:t>
      </w:r>
      <w:r w:rsidR="009F4820" w:rsidRPr="004A6EA1">
        <w:t>u spis dostaviti izvješće o tijeku stečajnoga postupka</w:t>
      </w:r>
      <w:r w:rsidR="002B6D55">
        <w:t xml:space="preserve"> i stanju stečajne mase</w:t>
      </w:r>
      <w:r w:rsidR="004A6EA1" w:rsidRPr="004A6EA1">
        <w:t xml:space="preserve"> </w:t>
      </w:r>
      <w:r w:rsidR="002B6D55">
        <w:t xml:space="preserve">uz </w:t>
      </w:r>
      <w:r w:rsidR="009F4820" w:rsidRPr="004A6EA1">
        <w:t xml:space="preserve"> očit</w:t>
      </w:r>
      <w:r w:rsidR="002B6D55">
        <w:t>ovanje</w:t>
      </w:r>
      <w:r w:rsidR="009F4820" w:rsidRPr="004A6EA1">
        <w:t xml:space="preserve"> o poduzetim radnjama glede ovršnih predmeta na Općinskim sudovima na nekretninama koje ulaze u stečajnu masu obzirom da ovršni predmeti sa općinskih sudova još nisu dostavljeni u stečajni spis.</w:t>
      </w:r>
    </w:p>
    <w:p w:rsidRDefault="004A6EA1" w:rsidP="00452088" w:rsidR="004A6EA1" w:rsidRPr="004A6EA1">
      <w:pPr>
        <w:jc w:val="both"/>
      </w:pPr>
    </w:p>
    <w:p w:rsidRDefault="00452088" w:rsidP="002B6D55" w:rsidR="004A6EA1" w:rsidRPr="002B6D55">
      <w:pPr>
        <w:jc w:val="center"/>
        <w:rPr>
          <w:b/>
        </w:rPr>
      </w:pPr>
      <w:r w:rsidRPr="004A6EA1">
        <w:rPr>
          <w:b/>
        </w:rPr>
        <w:t>Obrazloženje</w:t>
      </w:r>
      <w:r w:rsidR="00F076DC" w:rsidRPr="004A6EA1">
        <w:t xml:space="preserve"> </w:t>
      </w:r>
    </w:p>
    <w:p w:rsidRDefault="004A6EA1" w:rsidP="004A6EA1" w:rsidR="004A6EA1" w:rsidRPr="004A6EA1">
      <w:pPr>
        <w:jc w:val="both"/>
      </w:pPr>
      <w:r w:rsidRPr="004A6EA1">
        <w:tab/>
      </w:r>
    </w:p>
    <w:p w:rsidRDefault="004A6EA1" w:rsidP="004A6EA1" w:rsidR="004A6EA1">
      <w:pPr>
        <w:ind w:firstLine="708"/>
        <w:jc w:val="both"/>
      </w:pPr>
      <w:r w:rsidRPr="004A6EA1">
        <w:t xml:space="preserve">Prema čl. 89 st. 2 </w:t>
      </w:r>
      <w:r>
        <w:t>SZ-a</w:t>
      </w:r>
      <w:r w:rsidRPr="004A6EA1">
        <w:t xml:space="preserve"> stečajni upravitelj dužan je podnositi na propisanom obrascu pisana izvješća o tijeku stečajnoga postupka i o stanju stečajne mase, i to najmanje jedanput u tri mjeseca. Rad stečajnoga upravitelja nadzire sud, odbor vjerovnika i skupština vjerovnika koji su ovlašteni u svako doba zatražiti obavijesti ili izvješća iz članka 89. stavka 2. ovoga Zakona (čl. 90 SZ-a).</w:t>
      </w:r>
    </w:p>
    <w:p w:rsidRDefault="002B6D55" w:rsidP="004A6EA1" w:rsidR="002B6D55">
      <w:pPr>
        <w:ind w:firstLine="708"/>
        <w:jc w:val="both"/>
      </w:pPr>
    </w:p>
    <w:p w:rsidRDefault="002B6D55" w:rsidP="002B6D55" w:rsidR="00452088" w:rsidRPr="004A6EA1">
      <w:pPr>
        <w:ind w:firstLine="708"/>
        <w:jc w:val="both"/>
      </w:pPr>
      <w:r>
        <w:t>Obzirom da je zadnje izvješće sud zaprimio prije više od 3 mjeseca</w:t>
      </w:r>
      <w:r w:rsidR="00452088" w:rsidRPr="004A6EA1">
        <w:t>, na temelju spomenutih odredbi, odlučeno je kao u izreci zaključka.</w:t>
      </w:r>
    </w:p>
    <w:p w:rsidRDefault="004B25EC" w:rsidP="004B25EC" w:rsidR="004B25EC" w:rsidRPr="004A6EA1">
      <w:pPr>
        <w:ind w:firstLine="708"/>
        <w:jc w:val="both"/>
      </w:pPr>
    </w:p>
    <w:p w:rsidRDefault="00452088" w:rsidP="00FD23BA" w:rsidR="00452088" w:rsidRPr="004A6EA1">
      <w:pPr>
        <w:jc w:val="center"/>
        <w:rPr>
          <w:b/>
        </w:rPr>
      </w:pPr>
      <w:r w:rsidRPr="004A6EA1">
        <w:rPr>
          <w:b/>
        </w:rPr>
        <w:t xml:space="preserve">U Dubrovniku, dana </w:t>
      </w:r>
      <w:r w:rsidR="004A6EA1" w:rsidRPr="004A6EA1">
        <w:rPr>
          <w:b/>
        </w:rPr>
        <w:t>0</w:t>
      </w:r>
      <w:r w:rsidR="002B6D55">
        <w:rPr>
          <w:b/>
        </w:rPr>
        <w:t>6</w:t>
      </w:r>
      <w:r w:rsidR="004A6EA1" w:rsidRPr="004A6EA1">
        <w:rPr>
          <w:b/>
        </w:rPr>
        <w:t>. studenog</w:t>
      </w:r>
      <w:r w:rsidRPr="004A6EA1">
        <w:rPr>
          <w:b/>
        </w:rPr>
        <w:t xml:space="preserve"> 201</w:t>
      </w:r>
      <w:r w:rsidR="002B6D55">
        <w:rPr>
          <w:b/>
        </w:rPr>
        <w:t>8</w:t>
      </w:r>
      <w:r w:rsidRPr="004A6EA1">
        <w:rPr>
          <w:b/>
        </w:rPr>
        <w:t>. godine</w:t>
      </w:r>
    </w:p>
    <w:p w:rsidRDefault="00452088" w:rsidP="00452088" w:rsidR="00452088" w:rsidRPr="004A6EA1">
      <w:pPr>
        <w:jc w:val="both"/>
        <w:rPr>
          <w:b/>
        </w:rPr>
      </w:pPr>
    </w:p>
    <w:p w:rsidRDefault="00452088" w:rsidP="00452088" w:rsidR="00452088" w:rsidRPr="004A6EA1">
      <w:pPr>
        <w:jc w:val="both"/>
        <w:rPr>
          <w:b/>
        </w:rPr>
      </w:pPr>
      <w:r w:rsidRPr="004A6EA1">
        <w:rPr>
          <w:b/>
        </w:rPr>
        <w:tab/>
      </w:r>
      <w:r w:rsidRPr="004A6EA1">
        <w:rPr>
          <w:b/>
        </w:rPr>
        <w:tab/>
      </w:r>
      <w:r w:rsidRPr="004A6EA1">
        <w:rPr>
          <w:b/>
        </w:rPr>
        <w:tab/>
      </w:r>
      <w:r w:rsidRPr="004A6EA1">
        <w:rPr>
          <w:b/>
        </w:rPr>
        <w:tab/>
      </w:r>
      <w:r w:rsidRPr="004A6EA1">
        <w:rPr>
          <w:b/>
        </w:rPr>
        <w:tab/>
      </w:r>
      <w:r w:rsidRPr="004A6EA1">
        <w:rPr>
          <w:b/>
        </w:rPr>
        <w:tab/>
      </w:r>
      <w:r w:rsidRPr="004A6EA1">
        <w:rPr>
          <w:b/>
        </w:rPr>
        <w:tab/>
      </w:r>
      <w:r w:rsidRPr="004A6EA1">
        <w:rPr>
          <w:b/>
        </w:rPr>
        <w:tab/>
      </w:r>
      <w:r w:rsidRPr="004A6EA1">
        <w:rPr>
          <w:b/>
        </w:rPr>
        <w:tab/>
        <w:t>Stečajni sudac:</w:t>
      </w:r>
    </w:p>
    <w:p w:rsidRDefault="00452088" w:rsidP="00452088" w:rsidR="00452088" w:rsidRPr="004A6EA1">
      <w:pPr>
        <w:jc w:val="both"/>
        <w:rPr>
          <w:b/>
        </w:rPr>
      </w:pPr>
    </w:p>
    <w:p w:rsidRDefault="00452088" w:rsidP="00452088" w:rsidR="0075749E">
      <w:pPr>
        <w:jc w:val="both"/>
        <w:rPr>
          <w:b/>
        </w:rPr>
      </w:pPr>
      <w:r w:rsidRPr="004A6EA1">
        <w:rPr>
          <w:b/>
        </w:rPr>
        <w:tab/>
      </w:r>
      <w:r w:rsidRPr="004A6EA1">
        <w:rPr>
          <w:b/>
        </w:rPr>
        <w:tab/>
      </w:r>
      <w:r w:rsidRPr="004A6EA1">
        <w:rPr>
          <w:b/>
        </w:rPr>
        <w:tab/>
      </w:r>
      <w:r w:rsidRPr="004A6EA1">
        <w:rPr>
          <w:b/>
        </w:rPr>
        <w:tab/>
      </w:r>
      <w:r w:rsidR="007C7BED" w:rsidRPr="004A6EA1">
        <w:rPr>
          <w:b/>
        </w:rPr>
        <w:tab/>
      </w:r>
      <w:r w:rsidR="007C7BED" w:rsidRPr="004A6EA1">
        <w:rPr>
          <w:b/>
        </w:rPr>
        <w:tab/>
      </w:r>
      <w:r w:rsidR="007C7BED" w:rsidRPr="004A6EA1">
        <w:rPr>
          <w:b/>
        </w:rPr>
        <w:tab/>
      </w:r>
      <w:r w:rsidR="007C7BED" w:rsidRPr="004A6EA1">
        <w:rPr>
          <w:b/>
        </w:rPr>
        <w:tab/>
      </w:r>
      <w:r w:rsidR="007C7BED" w:rsidRPr="004A6EA1">
        <w:rPr>
          <w:b/>
        </w:rPr>
        <w:tab/>
      </w:r>
      <w:r w:rsidR="004B25EC" w:rsidRPr="004A6EA1">
        <w:rPr>
          <w:b/>
        </w:rPr>
        <w:t>Katarina Franković</w:t>
      </w:r>
    </w:p>
    <w:p w:rsidRDefault="00452088" w:rsidP="00452088" w:rsidR="00452088" w:rsidRPr="004A6EA1">
      <w:pPr>
        <w:jc w:val="both"/>
        <w:rPr>
          <w:b/>
        </w:rPr>
      </w:pPr>
      <w:r w:rsidRPr="004A6EA1">
        <w:rPr>
          <w:b/>
        </w:rPr>
        <w:t>POUKA O PRAVNOM LIJEKU</w:t>
      </w:r>
    </w:p>
    <w:p w:rsidRDefault="00452088" w:rsidP="00452088" w:rsidR="00452088" w:rsidRPr="004A6EA1">
      <w:pPr>
        <w:jc w:val="both"/>
      </w:pPr>
      <w:r w:rsidRPr="004A6EA1">
        <w:t>Protiv zaključka nije dopušten pravni lijek u skladu sa čl. 19. St. 7. SZ-a. Primitak ovog zaključka računa se sukladno čl. 12. SZ-a istekom osmog dana od dana objave na e-Oglasnoj ploči suda.</w:t>
      </w:r>
    </w:p>
    <w:p w:rsidRDefault="00452088" w:rsidP="00452088" w:rsidR="00452088" w:rsidRPr="004A6EA1">
      <w:pPr>
        <w:jc w:val="both"/>
      </w:pPr>
    </w:p>
    <w:p w:rsidRDefault="00FD23BA" w:rsidP="00452088" w:rsidR="00FD23BA" w:rsidRPr="004A6EA1">
      <w:pPr>
        <w:jc w:val="both"/>
      </w:pPr>
    </w:p>
    <w:p w:rsidRDefault="00452088" w:rsidP="00452088" w:rsidR="00452088" w:rsidRPr="004A6EA1">
      <w:pPr>
        <w:jc w:val="both"/>
        <w:rPr>
          <w:b/>
        </w:rPr>
      </w:pPr>
      <w:r w:rsidRPr="004A6EA1">
        <w:rPr>
          <w:b/>
        </w:rPr>
        <w:t>DN-a:</w:t>
      </w:r>
    </w:p>
    <w:p w:rsidRDefault="00452088" w:rsidP="00452088" w:rsidR="00452088" w:rsidRPr="004A6EA1">
      <w:pPr>
        <w:jc w:val="both"/>
      </w:pPr>
      <w:r w:rsidRPr="004A6EA1">
        <w:t>-</w:t>
      </w:r>
      <w:r w:rsidRPr="004A6EA1">
        <w:tab/>
        <w:t xml:space="preserve">mrežna stranica e-oglasna ploča suda </w:t>
      </w:r>
    </w:p>
    <w:p w:rsidRDefault="00452088" w:rsidP="004B25EC" w:rsidR="002861BF" w:rsidRPr="004A6EA1">
      <w:pPr>
        <w:jc w:val="both"/>
      </w:pPr>
      <w:r w:rsidRPr="004A6EA1">
        <w:t>-</w:t>
      </w:r>
      <w:r w:rsidRPr="004A6EA1">
        <w:tab/>
        <w:t>stečajnom upravitelju</w:t>
      </w:r>
      <w:r w:rsidR="0075749E">
        <w:t xml:space="preserve"> putem</w:t>
      </w:r>
      <w:r w:rsidR="0075749E" w:rsidRPr="0075749E">
        <w:t xml:space="preserve"> mrežna stranica e-oglasna ploča suda</w:t>
      </w:r>
    </w:p>
    <w:sectPr w:rsidSect="00F15945" w:rsidR="002861BF" w:rsidRPr="004A6EA1">
      <w:headerReference w:type="even" r:id="rId13"/>
      <w:headerReference w:type="default" r:id="rId14"/>
      <w:pgSz w:h="16838" w:w="11906"/>
      <w:pgMar w:gutter="0" w:footer="708" w:header="708" w:left="1417" w:bottom="107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1241E" w:rsidR="0051241E">
      <w:r>
        <w:separator/>
      </w:r>
    </w:p>
  </w:endnote>
  <w:endnote w:id="0" w:type="continuationSeparator">
    <w:p w:rsidRDefault="0051241E" w:rsidR="0051241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1241E" w:rsidR="0051241E">
      <w:r>
        <w:separator/>
      </w:r>
    </w:p>
  </w:footnote>
  <w:footnote w:id="0" w:type="continuationSeparator">
    <w:p w:rsidRDefault="0051241E" w:rsidR="0051241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6E73" w:rsidR="00CF6E7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CF6E73" w:rsidR="00CF6E7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6E73" w:rsidR="00CF6E7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B6D5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75749E" w:rsidP="0075749E" w:rsidR="00CF6E73">
    <w:pPr>
      <w:pStyle w:val="Zaglavlje"/>
      <w:jc w:val="right"/>
    </w:pPr>
    <w:r w:rsidRPr="0075749E">
      <w:t>Posl.br. 18 St-1216/2016-</w:t>
    </w:r>
    <w:r w:rsidR="002B6D55">
      <w:t>58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3F6039"/>
    <w:multiLevelType w:val="hybridMultilevel"/>
    <w:tmpl w:val="303E267E"/>
    <w:lvl w:tplc="63BEF5D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5233314"/>
    <w:multiLevelType w:val="hybridMultilevel"/>
    <w:tmpl w:val="ACE8D1BC"/>
    <w:lvl w:tplc="54385C2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3">
    <w:nsid w:val="67FA2B93"/>
    <w:multiLevelType w:val="hybridMultilevel"/>
    <w:tmpl w:val="C498A72C"/>
    <w:lvl w:tplc="A90E18D4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BDB45D0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4A9838B8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6C2062B8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9E9A2792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53509B4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8E6892C8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A27AC05C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278ECF7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06E10"/>
    <w:rsid w:val="00006A3E"/>
    <w:rsid w:val="0001623F"/>
    <w:rsid w:val="000170E0"/>
    <w:rsid w:val="00023579"/>
    <w:rsid w:val="0003534E"/>
    <w:rsid w:val="00094DB3"/>
    <w:rsid w:val="000A5E6E"/>
    <w:rsid w:val="000B272F"/>
    <w:rsid w:val="000C01E5"/>
    <w:rsid w:val="000C1BCC"/>
    <w:rsid w:val="000E0004"/>
    <w:rsid w:val="00117D42"/>
    <w:rsid w:val="0019668C"/>
    <w:rsid w:val="001C5A85"/>
    <w:rsid w:val="001D5702"/>
    <w:rsid w:val="001E7803"/>
    <w:rsid w:val="002275E2"/>
    <w:rsid w:val="00240993"/>
    <w:rsid w:val="00247938"/>
    <w:rsid w:val="00261BE0"/>
    <w:rsid w:val="00261FAC"/>
    <w:rsid w:val="002677AF"/>
    <w:rsid w:val="002861BF"/>
    <w:rsid w:val="00291E84"/>
    <w:rsid w:val="00292FE3"/>
    <w:rsid w:val="002A38D9"/>
    <w:rsid w:val="002B6D55"/>
    <w:rsid w:val="002D3D06"/>
    <w:rsid w:val="002E5B38"/>
    <w:rsid w:val="00300C34"/>
    <w:rsid w:val="003038DE"/>
    <w:rsid w:val="00311B16"/>
    <w:rsid w:val="00312010"/>
    <w:rsid w:val="00335153"/>
    <w:rsid w:val="003B5E5C"/>
    <w:rsid w:val="003C1E56"/>
    <w:rsid w:val="004002A6"/>
    <w:rsid w:val="00402D8B"/>
    <w:rsid w:val="00402FE3"/>
    <w:rsid w:val="00452088"/>
    <w:rsid w:val="004533D2"/>
    <w:rsid w:val="004A6EA1"/>
    <w:rsid w:val="004A6FC0"/>
    <w:rsid w:val="004B25EC"/>
    <w:rsid w:val="004C03FF"/>
    <w:rsid w:val="004E6FD4"/>
    <w:rsid w:val="00506E10"/>
    <w:rsid w:val="0051241E"/>
    <w:rsid w:val="00555A9E"/>
    <w:rsid w:val="00555CCB"/>
    <w:rsid w:val="0057265C"/>
    <w:rsid w:val="0057475F"/>
    <w:rsid w:val="00587BB0"/>
    <w:rsid w:val="005A3ACC"/>
    <w:rsid w:val="005B15BC"/>
    <w:rsid w:val="005D549E"/>
    <w:rsid w:val="005E3D72"/>
    <w:rsid w:val="006079F7"/>
    <w:rsid w:val="00614B48"/>
    <w:rsid w:val="00617822"/>
    <w:rsid w:val="006B0D39"/>
    <w:rsid w:val="006B1910"/>
    <w:rsid w:val="006B5FFE"/>
    <w:rsid w:val="006D1B0D"/>
    <w:rsid w:val="006D1E3F"/>
    <w:rsid w:val="006D455D"/>
    <w:rsid w:val="007333EE"/>
    <w:rsid w:val="00741D3F"/>
    <w:rsid w:val="0075749E"/>
    <w:rsid w:val="00765F5E"/>
    <w:rsid w:val="00780E26"/>
    <w:rsid w:val="00794EDF"/>
    <w:rsid w:val="007967AA"/>
    <w:rsid w:val="007C7BED"/>
    <w:rsid w:val="007F479E"/>
    <w:rsid w:val="00802491"/>
    <w:rsid w:val="008723DD"/>
    <w:rsid w:val="008733E8"/>
    <w:rsid w:val="00876429"/>
    <w:rsid w:val="00884229"/>
    <w:rsid w:val="00887CF2"/>
    <w:rsid w:val="008A0A5F"/>
    <w:rsid w:val="008B029A"/>
    <w:rsid w:val="008C10A1"/>
    <w:rsid w:val="00900A88"/>
    <w:rsid w:val="009047CC"/>
    <w:rsid w:val="0090622A"/>
    <w:rsid w:val="00924513"/>
    <w:rsid w:val="009640C5"/>
    <w:rsid w:val="0097520F"/>
    <w:rsid w:val="009A25A7"/>
    <w:rsid w:val="009E441E"/>
    <w:rsid w:val="009F4820"/>
    <w:rsid w:val="00A246E5"/>
    <w:rsid w:val="00A30333"/>
    <w:rsid w:val="00A64506"/>
    <w:rsid w:val="00A77D41"/>
    <w:rsid w:val="00A802E5"/>
    <w:rsid w:val="00A83539"/>
    <w:rsid w:val="00A97CB5"/>
    <w:rsid w:val="00AA650B"/>
    <w:rsid w:val="00AA74F1"/>
    <w:rsid w:val="00AC4EF3"/>
    <w:rsid w:val="00AC6151"/>
    <w:rsid w:val="00AF1971"/>
    <w:rsid w:val="00B05B9C"/>
    <w:rsid w:val="00B063CC"/>
    <w:rsid w:val="00B22142"/>
    <w:rsid w:val="00B261F7"/>
    <w:rsid w:val="00B44B3C"/>
    <w:rsid w:val="00B9324D"/>
    <w:rsid w:val="00BB0DAD"/>
    <w:rsid w:val="00BF0DC6"/>
    <w:rsid w:val="00BF5C75"/>
    <w:rsid w:val="00C0647A"/>
    <w:rsid w:val="00C3178B"/>
    <w:rsid w:val="00C520DC"/>
    <w:rsid w:val="00C70DF2"/>
    <w:rsid w:val="00C93176"/>
    <w:rsid w:val="00CA5CD7"/>
    <w:rsid w:val="00CA7F18"/>
    <w:rsid w:val="00CC334D"/>
    <w:rsid w:val="00CD7F75"/>
    <w:rsid w:val="00CF6E73"/>
    <w:rsid w:val="00D30FFE"/>
    <w:rsid w:val="00D517C6"/>
    <w:rsid w:val="00D7190E"/>
    <w:rsid w:val="00D73702"/>
    <w:rsid w:val="00D77043"/>
    <w:rsid w:val="00D81606"/>
    <w:rsid w:val="00D84686"/>
    <w:rsid w:val="00D8609F"/>
    <w:rsid w:val="00DA4361"/>
    <w:rsid w:val="00DC7CB9"/>
    <w:rsid w:val="00DF4A29"/>
    <w:rsid w:val="00DF68C0"/>
    <w:rsid w:val="00E21907"/>
    <w:rsid w:val="00E40D60"/>
    <w:rsid w:val="00E633F5"/>
    <w:rsid w:val="00E6508A"/>
    <w:rsid w:val="00E8098A"/>
    <w:rsid w:val="00E84AC5"/>
    <w:rsid w:val="00E96310"/>
    <w:rsid w:val="00EA03F2"/>
    <w:rsid w:val="00EA3334"/>
    <w:rsid w:val="00EE4DD2"/>
    <w:rsid w:val="00F076DC"/>
    <w:rsid w:val="00F15945"/>
    <w:rsid w:val="00F23C78"/>
    <w:rsid w:val="00F32265"/>
    <w:rsid w:val="00F61FED"/>
    <w:rsid w:val="00F83C8B"/>
    <w:rsid w:val="00FA2FDB"/>
    <w:rsid w:val="00FB4301"/>
    <w:rsid w:val="00FD23BA"/>
    <w:rsid w:val="00FD740F"/>
    <w:rsid w:val="00FE7339"/>
    <w:rsid w:val="00FF43B9"/>
    <w:rsid w:val="00FF68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2275E2"/>
    <w:pPr>
      <w:keepNext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qFormat/>
    <w:rsid w:val="002275E2"/>
    <w:pPr>
      <w:keepNext/>
      <w:spacing w:after="60" w:before="240"/>
      <w:outlineLvl w:val="2"/>
    </w:pPr>
    <w:rPr>
      <w:rFonts w:cs="Arial" w:hAnsi="Arial" w:ascii="Arial"/>
      <w:b/>
      <w:bCs/>
      <w:sz w:val="26"/>
      <w:szCs w:val="26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ekstbalonia" w:type="paragraph">
    <w:name w:val="Balloon Text"/>
    <w:basedOn w:val="Normal"/>
    <w:semiHidden/>
    <w:rsid w:val="00D84686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8353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B0D3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B0D3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B0D39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B0D3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B0D3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2275E2"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qFormat/>
    <w:rsid w:val="002275E2"/>
    <w:pPr>
      <w:keepNext/>
      <w:spacing w:after="60" w:before="240"/>
      <w:outlineLvl w:val="2"/>
    </w:pPr>
    <w:rPr>
      <w:rFonts w:ascii="Arial" w:cs="Arial" w:hAnsi="Arial"/>
      <w:b/>
      <w:bCs/>
      <w:sz w:val="26"/>
      <w:szCs w:val="26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ekstbalonia" w:type="paragraph">
    <w:name w:val="Balloon Text"/>
    <w:basedOn w:val="Normal"/>
    <w:semiHidden/>
    <w:rsid w:val="00D84686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8353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B0D3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B0D3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B0D39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B0D3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B0D3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552745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http://tbn0.google.com/images?q=tbn:8lIypWC5bJjP1M:http://www.hnv.org.yu/images/grb-rh.jpg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studenog 2018.</izvorni_sadrzaj>
    <derivirana_varijabla naziv="DomainObject.DatumDonosenjaOdluke_1">6.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1216</izvorni_sadrzaj>
    <derivirana_varijabla naziv="DomainObject.Predmet.Broj_1">1216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svibnja 2016.</izvorni_sadrzaj>
    <derivirana_varijabla naziv="DomainObject.Predmet.DatumOsnivanja_1">11.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2 zaposlena</izvorni_sadrzaj>
    <derivirana_varijabla naziv="DomainObject.Predmet.Opis_1">2 zaposlena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St-1216/2016</izvorni_sadrzaj>
    <derivirana_varijabla naziv="DomainObject.Predmet.OznakaBroj_1">St-1216/2016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otustrankaFormated>
    <izvorni_sadrzaj>  ARCA MERCATUS, d.o.o. za trgovinu i usluge</izvorni_sadrzaj>
    <derivirana_varijabla naziv="DomainObject.Predmet.ProtustrankaFormated_1">  ARCA MERCATUS, d.o.o. za trgovinu i usluge</derivirana_varijabla>
  </DomainObject.Predmet.ProtustrankaFormated>
  <DomainObject.Predmet.ProtustrankaFormatedOIB>
    <izvorni_sadrzaj>  ARCA MERCATUS, d.o.o. za trgovinu i usluge, OIB 21842109097</izvorni_sadrzaj>
    <derivirana_varijabla naziv="DomainObject.Predmet.ProtustrankaFormatedOIB_1">  ARCA MERCATUS, d.o.o. za trgovinu i usluge, OIB 21842109097</derivirana_varijabla>
  </DomainObject.Predmet.ProtustrankaFormatedOIB>
  <DomainObject.Predmet.ProtustrankaFormatedWithAdress>
    <izvorni_sadrzaj> ARCA MERCATUS, d.o.o. za trgovinu i usluge, Varaždinska 53, 21000 Split</izvorni_sadrzaj>
    <derivirana_varijabla naziv="DomainObject.Predmet.ProtustrankaFormatedWithAdress_1"> ARCA MERCATUS, d.o.o. za trgovinu i usluge, Varaždinska 53, 21000 Split</derivirana_varijabla>
  </DomainObject.Predmet.ProtustrankaFormatedWithAdress>
  <DomainObject.Predmet.ProtustrankaFormatedWithAdressOIB>
    <izvorni_sadrzaj> ARCA MERCATUS, d.o.o. za trgovinu i usluge, OIB 21842109097, Varaždinska 53, 21000 Split</izvorni_sadrzaj>
    <derivirana_varijabla naziv="DomainObject.Predmet.ProtustrankaFormatedWithAdressOIB_1"> ARCA MERCATUS, d.o.o. za trgovinu i usluge, OIB 21842109097, Varaždinska 53, 21000 Split</derivirana_varijabla>
  </DomainObject.Predmet.ProtustrankaFormatedWithAdressOIB>
  <DomainObject.Predmet.ProtustrankaWithAdress>
    <izvorni_sadrzaj>ARCA MERCATUS, d.o.o. za trgovinu i usluge Varaždinska 53, 21000 Split</izvorni_sadrzaj>
    <derivirana_varijabla naziv="DomainObject.Predmet.ProtustrankaWithAdress_1">ARCA MERCATUS, d.o.o. za trgovinu i usluge Varaždinska 53, 21000 Split</derivirana_varijabla>
  </DomainObject.Predmet.ProtustrankaWithAdress>
  <DomainObject.Predmet.ProtustrankaWithAdressOIB>
    <izvorni_sadrzaj>ARCA MERCATUS, d.o.o. za trgovinu i usluge, OIB 21842109097, Varaždinska 53, 21000 Split</izvorni_sadrzaj>
    <derivirana_varijabla naziv="DomainObject.Predmet.ProtustrankaWithAdressOIB_1">ARCA MERCATUS, d.o.o. za trgovinu i usluge, OIB 21842109097, Varaždinska 53, 21000 Split</derivirana_varijabla>
  </DomainObject.Predmet.ProtustrankaWithAdressOIB>
  <DomainObject.Predmet.ProtustrankaNazivFormated>
    <izvorni_sadrzaj>ARCA MERCATUS, d.o.o. za trgovinu i usluge</izvorni_sadrzaj>
    <derivirana_varijabla naziv="DomainObject.Predmet.ProtustrankaNazivFormated_1">ARCA MERCATUS, d.o.o. za trgovinu i usluge</derivirana_varijabla>
  </DomainObject.Predmet.ProtustrankaNazivFormated>
  <DomainObject.Predmet.ProtustrankaNazivFormatedOIB>
    <izvorni_sadrzaj>ARCA MERCATUS, d.o.o. za trgovinu i usluge, OIB 21842109097</izvorni_sadrzaj>
    <derivirana_varijabla naziv="DomainObject.Predmet.ProtustrankaNazivFormatedOIB_1">ARCA MERCATUS, d.o.o. za trgovinu i usluge, OIB 21842109097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SS DU</izvorni_sadrzaj>
    <derivirana_varijabla naziv="DomainObject.Predmet.Referada.Naziv_1">Referada 18 SS DU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SPLIT; Credo banka dioničko društvo "u stečaju"; H-ABDUCO društvo s ograničenom odgovornošću za usluge</izvorni_sadrzaj>
    <derivirana_varijabla naziv="DomainObject.Predmet.StrankaFormated_1">  FINANCIJSKA AGENCIJA, RC SPLIT; Credo banka dioničko društvo "u stečaju"; H-ABDUCO društvo s ograničenom odgovornošću za usluge</derivirana_varijabla>
  </DomainObject.Predmet.StrankaFormated>
  <DomainObject.Predmet.StrankaFormatedOIB>
    <izvorni_sadrzaj>  FINANCIJSKA AGENCIJA, RC SPLIT, OIB 85821130368; Credo banka dioničko društvo "u stečaju", OIB 94141384086; H-ABDUCO društvo s ograničenom odgovornošću za usluge, OIB 13667298928</izvorni_sadrzaj>
    <derivirana_varijabla naziv="DomainObject.Predmet.StrankaFormatedOIB_1">  FINANCIJSKA AGENCIJA, RC SPLIT, OIB 85821130368; Credo banka dioničko društvo "u stečaju", OIB 94141384086; H-ABDUCO društvo s ograničenom odgovornošću za usluge, OIB 13667298928</derivirana_varijabla>
  </DomainObject.Predmet.StrankaFormatedOIB>
  <DomainObject.Predmet.StrankaFormatedWithAdress>
    <izvorni_sadrzaj> FINANCIJSKA AGENCIJA, RC SPLIT, Mažuranićevo šetalište 24 b, 21000 Split; Credo banka dioničko društvo "u stečaju", Zrinjsko-Frankopanska 58, 21000 Split; H-ABDUCO društvo s ograničenom odgovornošću za usluge, Slavonska avenija 6A , 10000 Zagreb</izvorni_sadrzaj>
    <derivirana_varijabla naziv="DomainObject.Predmet.StrankaFormatedWithAdress_1"> FINANCIJSKA AGENCIJA, RC SPLIT, Mažuranićevo šetalište 24 b, 21000 Split; Credo banka dioničko društvo "u stečaju", Zrinjsko-Frankopanska 58, 21000 Split; H-ABDUCO društvo s ograničenom odgovornošću za usluge, Slavonska avenija 6A , 10000 Zagreb</derivirana_varijabla>
  </DomainObject.Predmet.StrankaFormatedWithAdress>
  <DomainObject.Predmet.StrankaFormatedWithAdressOIB>
    <izvorni_sadrzaj> FINANCIJSKA AGENCIJA, RC SPLIT, OIB 85821130368, Mažuranićevo šetalište 24 b, 21000 Split; Credo banka dioničko društvo "u stečaju", OIB 94141384086, Zrinjsko-Frankopanska 58, 21000 Split; H-ABDUCO društvo s ograničenom odgovornošću za usluge, OIB 13667298928, Slavonska avenija 6A , 10000 Zagreb</izvorni_sadrzaj>
    <derivirana_varijabla naziv="DomainObject.Predmet.StrankaFormatedWithAdressOIB_1"> FINANCIJSKA AGENCIJA, RC SPLIT, OIB 85821130368, Mažuranićevo šetalište 24 b, 21000 Split; Credo banka dioničko društvo "u stečaju", OIB 94141384086, Zrinjsko-Frankopanska 58, 21000 Split; H-ABDUCO društvo s ograničenom odgovornošću za usluge, OIB 13667298928, Slavonska avenija 6A , 10000 Zagreb</derivirana_varijabla>
  </DomainObject.Predmet.StrankaFormatedWithAdressOIB>
  <DomainObject.Predmet.StrankaWithAdress>
    <izvorni_sadrzaj>FINANCIJSKA AGENCIJA, RC SPLIT Mažuranićevo šetalište 24 b,21000 Split,Credo banka dioničko društvo "u stečaju" Zrinjsko-Frankopanska 58,21000 Split,H-ABDUCO društvo s ograničenom odgovornošću za usluge Slavonska avenija 6A ,10000 Zagreb</izvorni_sadrzaj>
    <derivirana_varijabla naziv="DomainObject.Predmet.StrankaWithAdress_1">FINANCIJSKA AGENCIJA, RC SPLIT Mažuranićevo šetalište 24 b,21000 Split,Credo banka dioničko društvo "u stečaju" Zrinjsko-Frankopanska 58,21000 Split,H-ABDUCO društvo s ograničenom odgovornošću za usluge Slavonska avenija 6A ,10000 Zagreb</derivirana_varijabla>
  </DomainObject.Predmet.StrankaWithAdress>
  <DomainObject.Predmet.StrankaWithAdressOIB>
    <izvorni_sadrzaj>FINANCIJSKA AGENCIJA, RC SPLIT, OIB 85821130368, Mažuranićevo šetalište 24 b,21000 Split,Credo banka dioničko društvo "u stečaju", OIB 94141384086, Zrinjsko-Frankopanska 58,21000 Split,H-ABDUCO društvo s ograničenom odgovornošću za usluge, OIB 13667298928, Slavonska avenija 6A ,10000 Zagreb</izvorni_sadrzaj>
    <derivirana_varijabla naziv="DomainObject.Predmet.StrankaWithAdressOIB_1">FINANCIJSKA AGENCIJA, RC SPLIT, OIB 85821130368, Mažuranićevo šetalište 24 b,21000 Split,Credo banka dioničko društvo "u stečaju", OIB 94141384086, Zrinjsko-Frankopanska 58,21000 Split,H-ABDUCO društvo s ograničenom odgovornošću za usluge, OIB 13667298928, Slavonska avenija 6A ,10000 Zagreb</derivirana_varijabla>
  </DomainObject.Predmet.StrankaWithAdressOIB>
  <DomainObject.Predmet.StrankaNazivFormated>
    <izvorni_sadrzaj>FINANCIJSKA AGENCIJA, RC SPLIT,Credo banka dioničko društvo "u stečaju",H-ABDUCO društvo s ograničenom odgovornošću za usluge</izvorni_sadrzaj>
    <derivirana_varijabla naziv="DomainObject.Predmet.StrankaNazivFormated_1">FINANCIJSKA AGENCIJA, RC SPLIT,Credo banka dioničko društvo "u stečaju",H-ABDUCO društvo s ograničenom odgovornošću za usluge</derivirana_varijabla>
  </DomainObject.Predmet.StrankaNazivFormated>
  <DomainObject.Predmet.StrankaNazivFormatedOIB>
    <izvorni_sadrzaj>FINANCIJSKA AGENCIJA, RC SPLIT, OIB 85821130368,Credo banka dioničko društvo "u stečaju", OIB 94141384086,H-ABDUCO društvo s ograničenom odgovornošću za usluge, OIB 13667298928</izvorni_sadrzaj>
    <derivirana_varijabla naziv="DomainObject.Predmet.StrankaNazivFormatedOIB_1">FINANCIJSKA AGENCIJA, RC SPLIT, OIB 85821130368,Credo banka dioničko društvo "u stečaju", OIB 94141384086,H-ABDUCO društvo s ograničenom odgovornošću za usluge, OIB 13667298928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 SS DU</izvorni_sadrzaj>
    <derivirana_varijabla naziv="DomainObject.Predmet.TrenutnaLokacijaSpisa.Naziv_1">Referada 18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14901262.69</izvorni_sadrzaj>
    <derivirana_varijabla naziv="DomainObject.Predmet.TrenutnaVrijednost_1">14901262.69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Jadranka Cibilić</izvorni_sadrzaj>
    <derivirana_varijabla naziv="DomainObject.Predmet.Zapisnicar_1">Jadranka Cibilić</derivirana_varijabla>
  </DomainObject.Predmet.Zapisnicar>
  <DomainObject.Predmet.StrankaListFormated>
    <izvorni_sadrzaj>
      <item>FINANCIJSKA AGENCIJA, RC SPLIT</item>
      <item>Credo banka dioničko društvo "u stečaju"</item>
      <item>H-ABDUCO društvo s ograničenom odgovornošću za usluge</item>
    </izvorni_sadrzaj>
    <derivirana_varijabla naziv="DomainObject.Predmet.StrankaListFormated_1">
      <item>FINANCIJSKA AGENCIJA, RC SPLIT</item>
      <item>Credo banka dioničko društvo "u stečaju"</item>
      <item>H-ABDUCO društvo s ograničenom odgovornošću za usluge</item>
    </derivirana_varijabla>
  </DomainObject.Predmet.StrankaListFormated>
  <DomainObject.Predmet.StrankaListFormatedOIB>
    <izvorni_sadrzaj>
      <item>FINANCIJSKA AGENCIJA, RC SPLIT, OIB 85821130368</item>
      <item>Credo banka dioničko društvo "u stečaju", OIB 94141384086</item>
      <item>H-ABDUCO društvo s ograničenom odgovornošću za usluge, OIB 13667298928</item>
    </izvorni_sadrzaj>
    <derivirana_varijabla naziv="DomainObject.Predmet.StrankaListFormatedOIB_1">
      <item>FINANCIJSKA AGENCIJA, RC SPLIT, OIB 85821130368</item>
      <item>Credo banka dioničko društvo "u stečaju", OIB 94141384086</item>
      <item>H-ABDUCO društvo s ograničenom odgovornošću za usluge, OIB 13667298928</item>
    </derivirana_varijabla>
  </DomainObject.Predmet.StrankaListFormatedOIB>
  <DomainObject.Predmet.StrankaListFormatedWithAdress>
    <izvorni_sadrzaj>
      <item>FINANCIJSKA AGENCIJA, RC SPLIT, Mažuranićevo šetalište 24 b, 21000 Split</item>
      <item>Credo banka dioničko društvo "u stečaju", Zrinjsko-Frankopanska 58, 21000 Split</item>
      <item>H-ABDUCO društvo s ograničenom odgovornošću za usluge, Slavonska avenija 6A , 10000 Zagreb</item>
    </izvorni_sadrzaj>
    <derivirana_varijabla naziv="DomainObject.Predmet.StrankaListFormatedWithAdress_1">
      <item>FINANCIJSKA AGENCIJA, RC SPLIT, Mažuranićevo šetalište 24 b, 21000 Split</item>
      <item>Credo banka dioničko društvo "u stečaju", Zrinjsko-Frankopanska 58, 21000 Split</item>
      <item>H-ABDUCO društvo s ograničenom odgovornošću za usluge, Slavonska avenija 6A , 10000 Zagreb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  <item>Credo banka dioničko društvo "u stečaju", OIB 94141384086, Zrinjsko-Frankopanska 58, 21000 Split</item>
      <item>H-ABDUCO društvo s ograničenom odgovornošću za usluge, OIB 13667298928, Slavonska avenija 6A , 10000 Zagreb</item>
    </izvorni_sadrzaj>
    <derivirana_varijabla naziv="DomainObject.Predmet.StrankaListFormatedWithAdressOIB_1">
      <item>FINANCIJSKA AGENCIJA, RC SPLIT, OIB 85821130368, Mažuranićevo šetalište 24 b, 21000 Split</item>
      <item>Credo banka dioničko društvo "u stečaju", OIB 94141384086, Zrinjsko-Frankopanska 58, 21000 Split</item>
      <item>H-ABDUCO društvo s ograničenom odgovornošću za usluge, OIB 13667298928, Slavonska avenija 6A , 10000 Zagreb</item>
    </derivirana_varijabla>
  </DomainObject.Predmet.StrankaListFormatedWithAdressOIB>
  <DomainObject.Predmet.StrankaListNazivFormated>
    <izvorni_sadrzaj>
      <item>FINANCIJSKA AGENCIJA, RC SPLIT</item>
      <item>Credo banka dioničko društvo "u stečaju"</item>
      <item>H-ABDUCO društvo s ograničenom odgovornošću za usluge</item>
    </izvorni_sadrzaj>
    <derivirana_varijabla naziv="DomainObject.Predmet.StrankaListNazivFormated_1">
      <item>FINANCIJSKA AGENCIJA, RC SPLIT</item>
      <item>Credo banka dioničko društvo "u stečaju"</item>
      <item>H-ABDUCO društvo s ograničenom odgovornošću za usluge</item>
    </derivirana_varijabla>
  </DomainObject.Predmet.StrankaListNazivFormated>
  <DomainObject.Predmet.StrankaListNazivFormatedOIB>
    <izvorni_sadrzaj>
      <item>FINANCIJSKA AGENCIJA, RC SPLIT, OIB 85821130368</item>
      <item>Credo banka dioničko društvo "u stečaju", OIB 94141384086</item>
      <item>H-ABDUCO društvo s ograničenom odgovornošću za usluge, OIB 13667298928</item>
    </izvorni_sadrzaj>
    <derivirana_varijabla naziv="DomainObject.Predmet.StrankaListNazivFormatedOIB_1">
      <item>FINANCIJSKA AGENCIJA, RC SPLIT, OIB 85821130368</item>
      <item>Credo banka dioničko društvo "u stečaju", OIB 94141384086</item>
      <item>H-ABDUCO društvo s ograničenom odgovornošću za usluge, OIB 13667298928</item>
    </derivirana_varijabla>
  </DomainObject.Predmet.StrankaListNazivFormatedOIB>
  <DomainObject.Predmet.ProtuStrankaListFormated>
    <izvorni_sadrzaj>
      <item>ARCA MERCATUS, d.o.o. za trgovinu i usluge</item>
    </izvorni_sadrzaj>
    <derivirana_varijabla naziv="DomainObject.Predmet.ProtuStrankaListFormated_1">
      <item>ARCA MERCATUS, d.o.o. za trgovinu i usluge</item>
    </derivirana_varijabla>
  </DomainObject.Predmet.ProtuStrankaListFormated>
  <DomainObject.Predmet.ProtuStrankaListFormatedOIB>
    <izvorni_sadrzaj>
      <item>ARCA MERCATUS, d.o.o. za trgovinu i usluge, OIB 21842109097</item>
    </izvorni_sadrzaj>
    <derivirana_varijabla naziv="DomainObject.Predmet.ProtuStrankaListFormatedOIB_1">
      <item>ARCA MERCATUS, d.o.o. za trgovinu i usluge, OIB 21842109097</item>
    </derivirana_varijabla>
  </DomainObject.Predmet.ProtuStrankaListFormatedOIB>
  <DomainObject.Predmet.ProtuStrankaListFormatedWithAdress>
    <izvorni_sadrzaj>
      <item>ARCA MERCATUS, d.o.o. za trgovinu i usluge, Varaždinska 53, 21000 Split</item>
    </izvorni_sadrzaj>
    <derivirana_varijabla naziv="DomainObject.Predmet.ProtuStrankaListFormatedWithAdress_1">
      <item>ARCA MERCATUS, d.o.o. za trgovinu i usluge, Varaždinska 53, 21000 Split</item>
    </derivirana_varijabla>
  </DomainObject.Predmet.ProtuStrankaListFormatedWithAdress>
  <DomainObject.Predmet.ProtuStrankaListFormatedWithAdressOIB>
    <izvorni_sadrzaj>
      <item>ARCA MERCATUS, d.o.o. za trgovinu i usluge, OIB 21842109097, Varaždinska 53, 21000 Split</item>
    </izvorni_sadrzaj>
    <derivirana_varijabla naziv="DomainObject.Predmet.ProtuStrankaListFormatedWithAdressOIB_1">
      <item>ARCA MERCATUS, d.o.o. za trgovinu i usluge, OIB 21842109097, Varaždinska 53, 21000 Split</item>
    </derivirana_varijabla>
  </DomainObject.Predmet.ProtuStrankaListFormatedWithAdressOIB>
  <DomainObject.Predmet.ProtuStrankaListNazivFormated>
    <izvorni_sadrzaj>
      <item>ARCA MERCATUS, d.o.o. za trgovinu i usluge</item>
    </izvorni_sadrzaj>
    <derivirana_varijabla naziv="DomainObject.Predmet.ProtuStrankaListNazivFormated_1">
      <item>ARCA MERCATUS, d.o.o. za trgovinu i usluge</item>
    </derivirana_varijabla>
  </DomainObject.Predmet.ProtuStrankaListNazivFormated>
  <DomainObject.Predmet.ProtuStrankaListNazivFormatedOIB>
    <izvorni_sadrzaj>
      <item>ARCA MERCATUS, d.o.o. za trgovinu i usluge, OIB 21842109097</item>
    </izvorni_sadrzaj>
    <derivirana_varijabla naziv="DomainObject.Predmet.ProtuStrankaListNazivFormatedOIB_1">
      <item>ARCA MERCATUS, d.o.o. za trgovinu i usluge, OIB 21842109097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studenog 2018.</izvorni_sadrzaj>
    <derivirana_varijabla naziv="DomainObject.Datum_1">6.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 i dr.</izvorni_sadrzaj>
    <derivirana_varijabla naziv="DomainObject.Predmet.StrankaIDrugi_1">FINANCIJSKA AGENCIJA, RC SPLIT i dr.</derivirana_varijabla>
  </DomainObject.Predmet.StrankaIDrugi>
  <DomainObject.Predmet.ProtustrankaIDrugi>
    <izvorni_sadrzaj>ARCA MERCATUS, d.o.o. za trgovinu i usluge</izvorni_sadrzaj>
    <derivirana_varijabla naziv="DomainObject.Predmet.ProtustrankaIDrugi_1">ARCA MERCATUS, d.o.o. za trgovinu i usluge</derivirana_varijabla>
  </DomainObject.Predmet.ProtustrankaIDrugi>
  <DomainObject.Predmet.StrankaIDrugiAdressOIB>
    <izvorni_sadrzaj>FINANCIJSKA AGENCIJA, RC SPLIT, OIB 85821130368, Mažuranićevo šetalište 24 b, 21000 Split i dr.</izvorni_sadrzaj>
    <derivirana_varijabla naziv="DomainObject.Predmet.StrankaIDrugiAdressOIB_1">FINANCIJSKA AGENCIJA, RC SPLIT, OIB 85821130368, Mažuranićevo šetalište 24 b, 21000 Split i dr.</derivirana_varijabla>
  </DomainObject.Predmet.StrankaIDrugiAdressOIB>
  <DomainObject.Predmet.ProtustrankaIDrugiAdressOIB>
    <izvorni_sadrzaj>ARCA MERCATUS, d.o.o. za trgovinu i usluge, OIB 21842109097, Varaždinska 53, 21000 Split</izvorni_sadrzaj>
    <derivirana_varijabla naziv="DomainObject.Predmet.ProtustrankaIDrugiAdressOIB_1">ARCA MERCATUS, d.o.o. za trgovinu i usluge, OIB 21842109097, Varaždinska 53,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ARCA MERCATUS, d.o.o. za trgovinu i usluge</item>
      <item>FINANCIJSKA AGENCIJA, RC SPLIT</item>
      <item>Credo banka dioničko društvo "u stečaju"</item>
      <item>H-ABDUCO društvo s ograničenom odgovornošću za usluge</item>
    </izvorni_sadrzaj>
    <derivirana_varijabla naziv="DomainObject.Predmet.SudioniciListNaziv_1">
      <item>ARCA MERCATUS, d.o.o. za trgovinu i usluge</item>
      <item>FINANCIJSKA AGENCIJA, RC SPLIT</item>
      <item>Credo banka dioničko društvo "u stečaju"</item>
      <item>H-ABDUCO društvo s ograničenom odgovornošću za usluge</item>
    </derivirana_varijabla>
  </DomainObject.Predmet.SudioniciListNaziv>
  <DomainObject.Predmet.SudioniciListAdressOIB>
    <izvorni_sadrzaj>
      <item>ARCA MERCATUS, d.o.o. za trgovinu i usluge, OIB 21842109097, Varaždinska 53,21000 Split</item>
      <item>FINANCIJSKA AGENCIJA, RC SPLIT, OIB 85821130368, Mažuranićevo šetalište 24 b,21000 Split</item>
      <item>Credo banka dioničko društvo "u stečaju", OIB 94141384086, Zrinjsko-Frankopanska 58,21000 Split</item>
      <item>H-ABDUCO društvo s ograničenom odgovornošću za usluge, OIB 13667298928, Slavonska avenija 6A ,10000 Zagreb</item>
    </izvorni_sadrzaj>
    <derivirana_varijabla naziv="DomainObject.Predmet.SudioniciListAdressOIB_1">
      <item>ARCA MERCATUS, d.o.o. za trgovinu i usluge, OIB 21842109097, Varaždinska 53,21000 Split</item>
      <item>FINANCIJSKA AGENCIJA, RC SPLIT, OIB 85821130368, Mažuranićevo šetalište 24 b,21000 Split</item>
      <item>Credo banka dioničko društvo "u stečaju", OIB 94141384086, Zrinjsko-Frankopanska 58,21000 Split</item>
      <item>H-ABDUCO društvo s ograničenom odgovornošću za usluge, OIB 13667298928, Slavonska avenija 6A 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21842109097</item>
      <item>, OIB 85821130368</item>
      <item>, OIB 94141384086</item>
      <item>, OIB 13667298928</item>
    </izvorni_sadrzaj>
    <derivirana_varijabla naziv="DomainObject.Predmet.SudioniciListNazivOIB_1">
      <item>, OIB 21842109097</item>
      <item>, OIB 85821130368</item>
      <item>, OIB 94141384086</item>
      <item>, OIB 13667298928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Tea Gatternig, OIB 20214370352, Branka Vodnika 4, 42000 Varaždin</item>
    </izvorni_sadrzaj>
    <derivirana_varijabla naziv="DomainObject.Predmet.StecajniUpraviteljiListAddressOIB_1">
      <item>Tea Gatternig, OIB 20214370352, Branka Vodnika 4, 42000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27. ožujka 2018.</izvorni_sadrzaj>
    <derivirana_varijabla naziv="DomainObject.Predmet.DatumZadnjeOdrzaneSudskeRadnje_1">27. ožujka 2018.</derivirana_varijabla>
  </DomainObject.Predmet.DatumZadnjeOdrzaneSudskeRadnje>
  <DomainObject.PredzadnjaOdlukaIzPredmeta.DatumDonosenjaOdluke>
    <izvorni_sadrzaj>3. listopada 2018.</izvorni_sadrzaj>
    <derivirana_varijabla naziv="DomainObject.PredzadnjaOdlukaIzPredmeta.DatumDonosenjaOdluke_1">3. listopada 2018.</derivirana_varijabla>
  </DomainObject.PredzadnjaOdlukaIzPredmeta.DatumDonosenjaOdluke>
  <DomainObject.PredzadnjaOdlukaIzPredmeta.Oznaka>
    <izvorni_sadrzaj>St-1216/2016-53</izvorni_sadrzaj>
    <derivirana_varijabla naziv="DomainObject.PredzadnjaOdlukaIzPredmeta.Oznaka_1">St-1216/2016-53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44D8EFD-6BED-4351-9A72-363A2D5036B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none</properties:Company>
  <properties:Pages>1</properties:Pages>
  <properties:Words>274</properties:Words>
  <properties:Characters>1479</properties:Characters>
  <properties:Lines>47</properties:Lines>
  <properties:Paragraphs>20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II St</vt:lpstr>
    </vt:vector>
  </properties:TitlesOfParts>
  <properties:LinksUpToDate>false</properties:LinksUpToDate>
  <properties:CharactersWithSpaces>1816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2450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2018-11-06T12:01:00Z</dcterms:created>
  <dc:creator>none</dc:creator>
  <cp:lastModifiedBy>Katarina Franković</cp:lastModifiedBy>
  <cp:lastPrinted>2018-06-15T10:03:00Z</cp:lastPrinted>
  <dcterms:modified xmlns:xsi="http://www.w3.org/2001/XMLSchema-instance" xsi:type="dcterms:W3CDTF">2018-11-06T12:01:00Z</dcterms:modified>
  <cp:revision>3</cp:revision>
  <dc:title>II St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poziv stečajnom upravitelju da podnese izvješće (zaključak nalog i poziv na očitovanje stečajnom upravitelju - dostava izvješća ovrhe  opet 1216 - 16.docx)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