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4421" w14:paraId="f8d442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0464" w:rsidP="003A0464" w:rsidR="003A046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St-194/2017-2.</w:t>
      </w:r>
    </w:p>
    <w:p w:rsidRDefault="003A0464" w:rsidP="003A0464" w:rsidR="003A0464">
      <w:pPr>
        <w:jc w:val="center"/>
        <w:rPr>
          <w:rFonts w:cs="Arial" w:hAnsi="Arial" w:ascii="Arial"/>
          <w:b/>
          <w:noProof/>
        </w:rPr>
      </w:pPr>
    </w:p>
    <w:p w:rsidRDefault="003A0464" w:rsidP="003A0464" w:rsidR="003A0464">
      <w:pPr>
        <w:jc w:val="center"/>
        <w:rPr>
          <w:rFonts w:cs="Arial" w:hAnsi="Arial" w:ascii="Arial"/>
          <w:b/>
          <w:noProof/>
        </w:rPr>
      </w:pPr>
    </w:p>
    <w:p w:rsidRDefault="003A0464" w:rsidP="003A0464" w:rsidR="003A046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A0464" w:rsidP="003A0464" w:rsidR="003A0464">
      <w:pPr>
        <w:rPr>
          <w:rFonts w:cs="Arial" w:hAnsi="Arial" w:ascii="Arial"/>
          <w:b/>
          <w:noProof/>
        </w:rPr>
      </w:pPr>
    </w:p>
    <w:p w:rsidRDefault="003A0464" w:rsidP="003A0464" w:rsidR="003A046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A0464" w:rsidP="003A0464" w:rsidR="003A0464">
      <w:pPr>
        <w:outlineLvl w:val="0"/>
        <w:rPr>
          <w:rFonts w:cs="Arial" w:hAnsi="Arial" w:ascii="Arial"/>
          <w:noProof/>
        </w:rPr>
      </w:pPr>
    </w:p>
    <w:p w:rsidRDefault="003A0464" w:rsidP="003A0464" w:rsidR="003A046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BRLAS d.o.o. za proizvodnju, turizam, ugostiteljstvo, trgovinu i usluge iz Virovitice, Pavla Radića 23, MBS 010071821, OIB 54963883908, d</w:t>
      </w:r>
      <w:r>
        <w:rPr>
          <w:rFonts w:cs="Arial" w:hAnsi="Arial" w:ascii="Arial"/>
          <w:noProof/>
        </w:rPr>
        <w:t>ana 16. kolovoza 2017. godine</w:t>
      </w:r>
    </w:p>
    <w:p w:rsidRDefault="003A0464" w:rsidP="003A0464" w:rsidR="003A0464">
      <w:pPr>
        <w:ind w:firstLine="851"/>
        <w:jc w:val="both"/>
        <w:rPr>
          <w:rFonts w:cs="Arial" w:hAnsi="Arial" w:ascii="Arial"/>
          <w:noProof/>
        </w:rPr>
      </w:pPr>
    </w:p>
    <w:p w:rsidRDefault="003A0464" w:rsidP="003A0464" w:rsidR="003A046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A0464" w:rsidP="003A0464" w:rsidR="003A046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3A0464" w:rsidP="003A0464" w:rsidR="003A046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BRLAS d.o.o. za proizvodnju, turizam, ugostiteljstvo, trgovinu i usluge iz Virovitice, Pavla Radića 23, MBS 010071821, OIB 54963883908. </w:t>
      </w:r>
    </w:p>
    <w:p w:rsidRDefault="003A0464" w:rsidP="003A0464" w:rsidR="003A046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A0464" w:rsidP="003A0464" w:rsidR="003A046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A0464" w:rsidP="003A0464" w:rsidR="003A0464">
      <w:pPr>
        <w:ind w:firstLine="851"/>
        <w:jc w:val="both"/>
        <w:rPr>
          <w:rFonts w:cs="Arial" w:hAnsi="Arial" w:ascii="Arial"/>
          <w:noProof/>
        </w:rPr>
      </w:pPr>
    </w:p>
    <w:p w:rsidRDefault="003A0464" w:rsidP="003A0464" w:rsidR="003A046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3A0464" w:rsidP="003A0464" w:rsidR="003A046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Mario Brlas iz Virovitice, Pavla Radića 23.</w:t>
      </w:r>
    </w:p>
    <w:p w:rsidRDefault="003A0464" w:rsidP="003A0464" w:rsidR="003A0464">
      <w:pPr>
        <w:ind w:left="851"/>
        <w:jc w:val="both"/>
        <w:rPr>
          <w:rFonts w:cs="Arial" w:hAnsi="Arial" w:ascii="Arial"/>
          <w:noProof/>
        </w:rPr>
      </w:pPr>
    </w:p>
    <w:p w:rsidRDefault="003A0464" w:rsidP="003A0464" w:rsidR="003A046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3A0464" w:rsidP="003A0464" w:rsidR="003A046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t xml:space="preserve"> </w:t>
      </w:r>
    </w:p>
    <w:p w:rsidRDefault="003A0464" w:rsidP="003A0464" w:rsidR="003A046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A0464" w:rsidP="003A0464" w:rsidR="003A0464">
      <w:pPr>
        <w:jc w:val="center"/>
        <w:outlineLvl w:val="0"/>
        <w:rPr>
          <w:rFonts w:cs="Arial" w:hAnsi="Arial" w:ascii="Arial"/>
          <w:noProof/>
        </w:rPr>
      </w:pPr>
    </w:p>
    <w:p w:rsidRDefault="003A0464" w:rsidP="003A0464" w:rsidR="003A046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09.02.2017. dužnik u Očevidniku redoslijeda osnova za plaćanje ima evidentirane neizvršene osnove za plaćanje u neprekinutom razdoblju od 120 dana, u ukupnom iznosu od 11.205,20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3A0464" w:rsidP="003A0464" w:rsidR="003A0464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A0464" w:rsidP="003A0464" w:rsidR="003A046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A0464" w:rsidP="003A0464" w:rsidR="003A046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A0464" w:rsidP="003A0464" w:rsidR="003A0464">
      <w:pPr>
        <w:jc w:val="both"/>
        <w:rPr>
          <w:rFonts w:cs="Arial" w:hAnsi="Arial" w:ascii="Arial"/>
          <w:noProof/>
        </w:rPr>
      </w:pPr>
    </w:p>
    <w:p w:rsidRDefault="003A0464" w:rsidP="003A0464" w:rsidR="003A046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3A0464" w:rsidP="003A0464" w:rsidR="003A0464">
      <w:pPr>
        <w:jc w:val="both"/>
        <w:rPr>
          <w:rFonts w:cs="Arial" w:hAnsi="Arial" w:ascii="Arial"/>
          <w:noProof/>
        </w:rPr>
      </w:pPr>
    </w:p>
    <w:p w:rsidRDefault="003A0464" w:rsidP="003A0464" w:rsidR="003A046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3A0464" w:rsidP="003A0464" w:rsidR="003A046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A0464" w:rsidP="003A0464" w:rsidR="003A0464">
      <w:pPr>
        <w:jc w:val="both"/>
        <w:rPr>
          <w:rFonts w:cs="Arial" w:hAnsi="Arial" w:ascii="Arial"/>
          <w:noProof/>
        </w:rPr>
      </w:pPr>
    </w:p>
    <w:p w:rsidRDefault="003A0464" w:rsidP="003A0464" w:rsidR="003A046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A0464" w:rsidP="003A0464" w:rsidR="003A0464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A0464" w:rsidP="003A0464" w:rsidR="003A0464">
      <w:pPr>
        <w:jc w:val="both"/>
        <w:rPr>
          <w:rFonts w:cs="Arial" w:hAnsi="Arial" w:ascii="Arial"/>
          <w:noProof/>
        </w:rPr>
      </w:pPr>
    </w:p>
    <w:p w:rsidRDefault="003A0464" w:rsidP="003A0464" w:rsidR="003A0464">
      <w:pPr>
        <w:jc w:val="both"/>
        <w:rPr>
          <w:rFonts w:cs="Arial" w:hAnsi="Arial" w:ascii="Arial"/>
          <w:noProof/>
        </w:rPr>
      </w:pPr>
    </w:p>
    <w:p w:rsidRDefault="003A0464" w:rsidP="003A0464" w:rsidR="003A046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A0464" w:rsidP="003A0464" w:rsidR="003A046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3A0464" w:rsidP="003A0464" w:rsidR="003A046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3A0464" w:rsidP="003A0464" w:rsidR="003A046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3A0464" w:rsidP="003A0464" w:rsidR="003A046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A0464" w:rsidP="003A0464" w:rsidR="003A046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3A0464" w:rsidP="003A0464" w:rsidR="003A0464">
      <w:pPr>
        <w:rPr>
          <w:rFonts w:cs="Arial" w:hAnsi="Arial" w:ascii="Arial"/>
        </w:rPr>
      </w:pPr>
    </w:p>
    <w:p w:rsidRDefault="003A0464" w:rsidP="003A0464" w:rsidR="003A046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46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09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St-194/2017-2</izvorni_sadrzaj>
    <derivirana_varijabla naziv="DomainObject.Oznaka_1">St-194/2017-2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BRLAS d.o.o. za proizvodnju, turizam, ugostiteljstvo, trgovinu i usluge</izvorni_sadrzaj>
    <derivirana_varijabla naziv="DomainObject.Predmet.ProtustrankaFormated_1">  BRLAS d.o.o. za proizvodnju, turizam, ugostiteljstvo, trgovinu i usluge</derivirana_varijabla>
  </DomainObject.Predmet.ProtustrankaFormated>
  <DomainObject.Predmet.ProtustrankaFormatedOIB>
    <izvorni_sadrzaj>  BRLAS d.o.o. za proizvodnju, turizam, ugostiteljstvo, trgovinu i usluge, OIB 54963883908</izvorni_sadrzaj>
    <derivirana_varijabla naziv="DomainObject.Predmet.ProtustrankaFormatedOIB_1">  BRLAS d.o.o. za proizvodnju, turizam, ugostiteljstvo, trgovinu i usluge, OIB 54963883908</derivirana_varijabla>
  </DomainObject.Predmet.ProtustrankaFormatedOIB>
  <DomainObject.Predmet.ProtustrankaFormatedWithAdress>
    <izvorni_sadrzaj> BRLAS d.o.o. za proizvodnju, turizam, ugostiteljstvo, trgovinu i usluge, Pavla Radića 23, 33000 Virovitica</izvorni_sadrzaj>
    <derivirana_varijabla naziv="DomainObject.Predmet.ProtustrankaFormatedWithAdress_1"> BRLAS d.o.o. za proizvodnju, turizam, ugostiteljstvo, trgovinu i usluge, Pavla Radića 23, 33000 Virovitica</derivirana_varijabla>
  </DomainObject.Predmet.ProtustrankaFormatedWithAdress>
  <DomainObject.Predmet.ProtustrankaFormatedWithAdressOIB>
    <izvorni_sadrzaj> BRLAS d.o.o. za proizvodnju, turizam, ugostiteljstvo, trgovinu i usluge, OIB 54963883908, Pavla Radića 23, 33000 Virovitica</izvorni_sadrzaj>
    <derivirana_varijabla naziv="DomainObject.Predmet.ProtustrankaFormatedWithAdressOIB_1"> BRLAS d.o.o. za proizvodnju, turizam, ugostiteljstvo, trgovinu i usluge, OIB 54963883908, Pavla Radića 23, 33000 Virovitica</derivirana_varijabla>
  </DomainObject.Predmet.ProtustrankaFormatedWithAdressOIB>
  <DomainObject.Predmet.ProtustrankaWithAdress>
    <izvorni_sadrzaj>BRLAS d.o.o. za proizvodnju, turizam, ugostiteljstvo, trgovinu i usluge Pavla Radića 23, 33000 Virovitica</izvorni_sadrzaj>
    <derivirana_varijabla naziv="DomainObject.Predmet.ProtustrankaWithAdress_1">BRLAS d.o.o. za proizvodnju, turizam, ugostiteljstvo, trgovinu i usluge Pavla Radića 23, 33000 Virovitica</derivirana_varijabla>
  </DomainObject.Predmet.ProtustrankaWithAdress>
  <DomainObject.Predmet.ProtustrankaWithAdressOIB>
    <izvorni_sadrzaj>BRLAS d.o.o. za proizvodnju, turizam, ugostiteljstvo, trgovinu i usluge, OIB 54963883908, Pavla Radića 23, 33000 Virovitica</izvorni_sadrzaj>
    <derivirana_varijabla naziv="DomainObject.Predmet.ProtustrankaWithAdressOIB_1">BRLAS d.o.o. za proizvodnju, turizam, ugostiteljstvo, trgovinu i usluge, OIB 54963883908, Pavla Radića 23, 33000 Virovitica</derivirana_varijabla>
  </DomainObject.Predmet.ProtustrankaWithAdressOIB>
  <DomainObject.Predmet.ProtustrankaNazivFormated>
    <izvorni_sadrzaj>BRLAS d.o.o. za proizvodnju, turizam, ugostiteljstvo, trgovinu i usluge</izvorni_sadrzaj>
    <derivirana_varijabla naziv="DomainObject.Predmet.ProtustrankaNazivFormated_1">BRLAS d.o.o. za proizvodnju, turizam, ugostiteljstvo, trgovinu i usluge</derivirana_varijabla>
  </DomainObject.Predmet.ProtustrankaNazivFormated>
  <DomainObject.Predmet.ProtustrankaNazivFormatedOIB>
    <izvorni_sadrzaj>BRLAS d.o.o. za proizvodnju, turizam, ugostiteljstvo, trgovinu i usluge, OIB 54963883908</izvorni_sadrzaj>
    <derivirana_varijabla naziv="DomainObject.Predmet.ProtustrankaNazivFormatedOIB_1">BRLAS d.o.o. za proizvodnju, turizam, ugostiteljstvo, trgovinu i usluge, OIB 54963883908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BRLAS d.o.o. za proizvodnju, turizam, ugostiteljstvo, trgovinu i usluge</item>
    </izvorni_sadrzaj>
    <derivirana_varijabla naziv="DomainObject.Predmet.ProtuStrankaListFormated_1">
      <item>BRLAS d.o.o. za proizvodnju, turizam, ugostiteljstvo, trgovinu i usluge</item>
    </derivirana_varijabla>
  </DomainObject.Predmet.ProtuStrankaListFormated>
  <DomainObject.Predmet.ProtuStrankaListFormatedOIB>
    <izvorni_sadrzaj>
      <item>BRLAS d.o.o. za proizvodnju, turizam, ugostiteljstvo, trgovinu i usluge, OIB 54963883908</item>
    </izvorni_sadrzaj>
    <derivirana_varijabla naziv="DomainObject.Predmet.ProtuStrankaListFormatedOIB_1">
      <item>BRLAS d.o.o. za proizvodnju, turizam, ugostiteljstvo, trgovinu i usluge, OIB 54963883908</item>
    </derivirana_varijabla>
  </DomainObject.Predmet.ProtuStrankaListFormatedOIB>
  <DomainObject.Predmet.ProtuStrankaListFormatedWithAdress>
    <izvorni_sadrzaj>
      <item>BRLAS d.o.o. za proizvodnju, turizam, ugostiteljstvo, trgovinu i usluge, Pavla Radića 23, 33000 Virovitica</item>
    </izvorni_sadrzaj>
    <derivirana_varijabla naziv="DomainObject.Predmet.ProtuStrankaListFormatedWithAdress_1">
      <item>BRLAS d.o.o. za proizvodnju, turizam, ugostiteljstvo, trgovinu i usluge, Pavla Radića 23, 33000 Virovitica</item>
    </derivirana_varijabla>
  </DomainObject.Predmet.ProtuStrankaListFormatedWithAdress>
  <DomainObject.Predmet.ProtuStrankaListFormatedWithAdressOIB>
    <izvorni_sadrzaj>
      <item>BRLAS d.o.o. za proizvodnju, turizam, ugostiteljstvo, trgovinu i usluge, OIB 54963883908, Pavla Radića 23, 33000 Virovitica</item>
    </izvorni_sadrzaj>
    <derivirana_varijabla naziv="DomainObject.Predmet.ProtuStrankaListFormatedWithAdressOIB_1">
      <item>BRLAS d.o.o. za proizvodnju, turizam, ugostiteljstvo, trgovinu i usluge, OIB 54963883908, Pavla Radića 23, 33000 Virovitica</item>
    </derivirana_varijabla>
  </DomainObject.Predmet.ProtuStrankaListFormatedWithAdressOIB>
  <DomainObject.Predmet.ProtuStrankaListNazivFormated>
    <izvorni_sadrzaj>
      <item>BRLAS d.o.o. za proizvodnju, turizam, ugostiteljstvo, trgovinu i usluge</item>
    </izvorni_sadrzaj>
    <derivirana_varijabla naziv="DomainObject.Predmet.ProtuStrankaListNazivFormated_1">
      <item>BRLAS d.o.o. za proizvodnju, turizam, ugostiteljstvo, trgovinu i usluge</item>
    </derivirana_varijabla>
  </DomainObject.Predmet.ProtuStrankaListNazivFormated>
  <DomainObject.Predmet.ProtuStrankaListNazivFormatedOIB>
    <izvorni_sadrzaj>
      <item>BRLAS d.o.o. za proizvodnju, turizam, ugostiteljstvo, trgovinu i usluge, OIB 54963883908</item>
    </izvorni_sadrzaj>
    <derivirana_varijabla naziv="DomainObject.Predmet.ProtuStrankaListNazivFormatedOIB_1">
      <item>BRLAS d.o.o. za proizvodnju, turizam, ugostiteljstvo, trgovinu i usluge, OIB 54963883908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St-194/2017-2</izvorni_sadrzaj>
    <derivirana_varijabla naziv="DomainObject.PoslovniBrojDokumenta_1">St-194/2017-2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BRLAS d.o.o. za proizvodnju, turizam, ugostiteljstvo, trgovinu i usluge</izvorni_sadrzaj>
    <derivirana_varijabla naziv="DomainObject.Predmet.ProtustrankaIDrugi_1">BRLAS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BRLAS d.o.o. za proizvodnju, turizam, ugostiteljstvo, trgovinu i usluge, OIB 54963883908, Pavla Radića 23, 33000 Virovitica</izvorni_sadrzaj>
    <derivirana_varijabla naziv="DomainObject.Predmet.ProtustrankaIDrugiAdressOIB_1">BRLAS d.o.o. za proizvodnju, turizam, ugostiteljstvo, trgovinu i usluge, OIB 54963883908, Pavla Radića 23,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BRLAS d.o.o. za proizvodnju, turizam, ugostiteljstvo, trgovinu i usluge</item>
    </izvorni_sadrzaj>
    <derivirana_varijabla naziv="DomainObject.Predmet.SudioniciListNaziv_1">
      <item>FINA, RC ZAGREB, Podružnica BJELOVAR</item>
      <item>BRLAS d.o.o. za proizvodnju,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BRLAS d.o.o. za proizvodnju, turizam, ugostiteljstvo, trgovinu i usluge, OIB 54963883908, Pavla Radića 23,33000 Virovitica</item>
    </izvorni_sadrzaj>
    <derivirana_varijabla naziv="DomainObject.Predmet.SudioniciListAdressOIB_1">
      <item>FINA, RC ZAGREB, Podružnica BJELOVAR, OIB 85821130368, F. Supila 4,43000 Bjelovar</item>
      <item>BRLAS d.o.o. za proizvodnju, turizam, ugostiteljstvo, trgovinu i usluge, OIB 54963883908, Pavla Radića 23,33000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D0DF6-6320-43F4-9810-6B2A35988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2819</properties:Characters>
  <properties:Lines>77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