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275d" w14:paraId="c43275d" w:rsidRDefault="004649F1" w:rsidP="001940FB" w:rsidR="004649F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4649F1" w:rsidR="001065A0" w:rsidRPr="004649F1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001314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4649F1">
        <w:rPr>
          <w:rFonts w:cs="Calibri" w:eastAsia="Calibri" w:hAnsi="Calibri" w:ascii="Calibri"/>
          <w:lang w:val="hr-HR"/>
        </w:rPr>
        <w:t>. godine</w:t>
      </w:r>
    </w:p>
    <w:p w:rsidRDefault="001065A0" w:rsidP="004649F1" w:rsidR="001065A0">
      <w:pPr>
        <w:spacing w:after="0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001314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4649F1" w:rsidP="00AA6BCF" w:rsidR="004649F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4649F1" w:rsidR="004649F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4649F1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4649F1" w:rsidP="004649F1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4649F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4649F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E75848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C0520">
        <w:rPr>
          <w:rFonts w:cs="Calibri" w:eastAsia="Arial Unicode MS" w:hAnsi="Calibri" w:ascii="Calibri"/>
          <w:kern w:val="1"/>
          <w:lang w:eastAsia="ar-SA" w:val="hr-HR"/>
        </w:rPr>
        <w:t>DINKA JAKŠIĆ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4649F1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0C0520" w:rsidRPr="00F0220F">
        <w:rPr>
          <w:rFonts w:cs="Calibri" w:hAnsi="Calibri" w:ascii="Calibri"/>
        </w:rPr>
        <w:t>87.172,14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C0520" w:rsidRPr="000C0520">
        <w:rPr>
          <w:rFonts w:cs="Calibri" w:hAnsi="Calibri" w:ascii="Calibri"/>
        </w:rPr>
        <w:t>79.572,14 kn</w:t>
      </w:r>
      <w:r w:rsidR="00D00E57">
        <w:rPr>
          <w:rFonts w:cs="Calibri" w:hAnsi="Calibri" w:ascii="Calibri"/>
        </w:rPr>
        <w:t>,</w:t>
      </w:r>
      <w:r w:rsidR="000C052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0C0520" w:rsidRPr="00F0220F">
        <w:rPr>
          <w:rFonts w:cs="Calibri" w:hAnsi="Calibri" w:ascii="Calibri"/>
        </w:rPr>
        <w:t>7.600,00 kn</w:t>
      </w:r>
      <w:r w:rsidR="000C0520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4649F1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F0220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4649F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4649F1" w:rsidRPr="004649F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 xml:space="preserve">Slijedom navedenog, predlaže se donijeti rješenje o odbacivanju dijela 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2A595C" w:rsidP="001D182A" w:rsidR="002A595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649F1" w:rsidP="001D182A" w:rsidR="004649F1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052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0220F">
              <w:rPr>
                <w:rFonts w:cs="Calibri" w:hAnsi="Calibri" w:ascii="Calibri"/>
              </w:rPr>
              <w:t>DINKA JAKŠIĆ</w:t>
            </w:r>
            <w:r>
              <w:rPr>
                <w:rFonts w:cs="Calibri" w:hAnsi="Calibri" w:ascii="Calibri"/>
              </w:rPr>
              <w:t>,</w:t>
            </w:r>
            <w:r w:rsidRPr="001D182A">
              <w:rPr>
                <w:rFonts w:cs="Calibri" w:hAnsi="Calibri" w:ascii="Calibri"/>
              </w:rPr>
              <w:t xml:space="preserve"> </w:t>
            </w:r>
            <w:r w:rsidRPr="00F0220F">
              <w:rPr>
                <w:rFonts w:cs="Calibri" w:hAnsi="Calibri" w:ascii="Calibri"/>
              </w:rPr>
              <w:t>Dubrovačka 3, Split</w:t>
            </w:r>
            <w:r w:rsidR="000A415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F0220F">
              <w:rPr>
                <w:rFonts w:cs="Calibri" w:hAnsi="Calibri" w:ascii="Calibri"/>
              </w:rPr>
              <w:t>08036193350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0520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F0220F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C0520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0220F">
              <w:rPr>
                <w:rFonts w:cs="Calibri" w:hAnsi="Calibri" w:ascii="Calibri"/>
              </w:rPr>
              <w:t>87.172,14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052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0C0520">
              <w:rPr>
                <w:rFonts w:cs="Calibri" w:hAnsi="Calibri" w:ascii="Calibri"/>
              </w:rPr>
              <w:t>79.572,14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C0520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F0220F">
              <w:rPr>
                <w:rFonts w:cs="Calibri" w:hAnsi="Calibri" w:ascii="Calibri"/>
              </w:rPr>
              <w:t>7.600,00 kn</w:t>
            </w:r>
          </w:p>
        </w:tc>
      </w:tr>
    </w:tbl>
    <w:p w:rsidRDefault="004649F1" w:rsidP="00AA6BCF" w:rsidR="004649F1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10BB5" w:rsidP="00C10BB5" w:rsidR="00C10BB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6F0C5C" w:rsidP="00C10BB5" w:rsidR="00C10BB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0BB5" w:rsidP="00C10BB5" w:rsidR="00C10BB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10BB5" w:rsidP="00C10BB5" w:rsidR="00C10BB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10BB5" w:rsidP="00C10BB5" w:rsidR="00C10BB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10BB5" w:rsidP="00C10BB5" w:rsidR="00C10BB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10BB5" w:rsidP="00C10BB5" w:rsidR="00C10BB5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8FA" w:rsidR="001238FA">
      <w:pPr>
        <w:spacing w:after="0"/>
      </w:pPr>
      <w:r>
        <w:separator/>
      </w:r>
    </w:p>
  </w:endnote>
  <w:endnote w:id="0" w:type="continuationSeparator">
    <w:p w:rsidRDefault="001238FA" w:rsidR="001238F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3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8FA" w:rsidR="001238FA">
      <w:pPr>
        <w:spacing w:after="0"/>
      </w:pPr>
      <w:r>
        <w:separator/>
      </w:r>
    </w:p>
  </w:footnote>
  <w:footnote w:id="0" w:type="continuationSeparator">
    <w:p w:rsidRDefault="001238FA" w:rsidR="001238F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030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1314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55A80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0520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38FA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595C"/>
    <w:rsid w:val="002B0E46"/>
    <w:rsid w:val="002C48B8"/>
    <w:rsid w:val="002D0FAE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49F1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0303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1555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0C5C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0826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0BB5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4AB8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0E57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B5CDF"/>
    <w:rsid w:val="00DC06DE"/>
    <w:rsid w:val="00DC76B0"/>
    <w:rsid w:val="00DC7B7D"/>
    <w:rsid w:val="00DC7FDE"/>
    <w:rsid w:val="00DD2C97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5848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220F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E501C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20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303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303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303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303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20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303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303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303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303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617D4-50BE-4C61-899C-C5AD3F8E3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1435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2018-08-23T11:04:00Z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St-651/2017-66 / Podnesak - Podnesak (-66.docx)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