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29b4" w14:paraId="f2e29b4" w:rsidRDefault="009D3969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</w:t>
      </w:r>
      <w:r w:rsidR="001B09BC">
        <w:rPr>
          <w:b/>
        </w:rPr>
        <w:t>203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F1BC2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1B09BC">
        <w:t>MJERILO j.d.o.o., Split, Vjekoslava Paraća 1, OIB: 03013581250</w:t>
      </w:r>
      <w:r w:rsidR="009861E2">
        <w:t>,</w:t>
      </w:r>
      <w:r w:rsidR="007D3109">
        <w:t xml:space="preserve"> </w:t>
      </w:r>
      <w:r w:rsidRPr="00F14A92">
        <w:t xml:space="preserve">dana </w:t>
      </w:r>
      <w:r w:rsidR="001B09BC">
        <w:t>08</w:t>
      </w:r>
      <w:r w:rsidR="00693F0C">
        <w:t>.</w:t>
      </w:r>
      <w:r w:rsidR="00283DC1">
        <w:t xml:space="preserve"> </w:t>
      </w:r>
      <w:r w:rsidR="001B09BC">
        <w:t>kolovoza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1B09BC">
        <w:t>MJERILO j.d.o.o., Split, Vjekoslava Paraća 1, OIB: 03013581250</w:t>
      </w:r>
      <w:r w:rsidR="007D3109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2A1E01">
        <w:t>08</w:t>
      </w:r>
      <w:r w:rsidR="00283DC1">
        <w:t xml:space="preserve">. </w:t>
      </w:r>
      <w:r w:rsidR="002A1E01">
        <w:t>kolovoza</w:t>
      </w:r>
      <w:r w:rsidR="00283DC1">
        <w:t xml:space="preserve">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D3969">
        <w:t>Domagoj Repač</w:t>
      </w:r>
      <w:r w:rsidR="009D3969" w:rsidRPr="0097630A">
        <w:t>,</w:t>
      </w:r>
      <w:r w:rsidR="009D3969">
        <w:t xml:space="preserve"> Đorđićeva 24., Zagreb, OIB: 24977406612.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1B09BC">
        <w:t>MJERILO j.d.o.o., Split, Vjekoslava Paraća 1, OIB: 03013581250</w:t>
      </w:r>
      <w:r w:rsidR="007D3109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1B09BC">
        <w:t>821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1B09BC">
        <w:t>07</w:t>
      </w:r>
      <w:r w:rsidR="00987A3F" w:rsidRPr="0097630A">
        <w:t xml:space="preserve">. </w:t>
      </w:r>
      <w:r w:rsidR="001B09BC">
        <w:t>srpnja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1B09BC">
        <w:t>07</w:t>
      </w:r>
      <w:r w:rsidR="00987A3F" w:rsidRPr="0097630A">
        <w:t>.</w:t>
      </w:r>
      <w:r w:rsidR="005362A0">
        <w:t xml:space="preserve"> </w:t>
      </w:r>
      <w:r w:rsidR="001B09BC">
        <w:t>srpnja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1B09BC">
        <w:rPr>
          <w:b/>
        </w:rPr>
        <w:t>08</w:t>
      </w:r>
      <w:r w:rsidR="00693F0C">
        <w:rPr>
          <w:b/>
        </w:rPr>
        <w:t xml:space="preserve">. </w:t>
      </w:r>
      <w:r w:rsidR="001B09BC">
        <w:rPr>
          <w:b/>
        </w:rPr>
        <w:t>kolovoza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7F1BC2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752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1B09BC">
          <w:t>1203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6C726D"/>
    <w:rsid w:val="00714900"/>
    <w:rsid w:val="007334B1"/>
    <w:rsid w:val="007A343A"/>
    <w:rsid w:val="007D3109"/>
    <w:rsid w:val="007E310B"/>
    <w:rsid w:val="007F094E"/>
    <w:rsid w:val="007F1BC2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470A8"/>
    <w:rsid w:val="00B5054E"/>
    <w:rsid w:val="00BB08D8"/>
    <w:rsid w:val="00BB40F3"/>
    <w:rsid w:val="00BD77F4"/>
    <w:rsid w:val="00CB5752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5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7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7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7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7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5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7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7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7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7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St-1203/2016</izvorni_sadrzaj>
    <derivirana_varijabla naziv="DomainObject.Predmet.OznakaBroj_1">St-1203/2016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MJERILO jednostavno društvo s ograničenom odgovornošću za turizam i ugostiteljstvo</izvorni_sadrzaj>
    <derivirana_varijabla naziv="DomainObject.Predmet.ProtustrankaFormated_1">  MJERILO jednostavno društvo s ograničenom odgovornošću za turizam i ugostiteljstvo</derivirana_varijabla>
  </DomainObject.Predmet.ProtustrankaFormated>
  <DomainObject.Predmet.ProtustrankaFormatedOIB>
    <izvorni_sadrzaj>  MJERILO jednostavno društvo s ograničenom odgovornošću za turizam i ugostiteljstvo, OIB 03013581250</izvorni_sadrzaj>
    <derivirana_varijabla naziv="DomainObject.Predmet.ProtustrankaFormatedOIB_1">  MJERILO jednostavno društvo s ograničenom odgovornošću za turizam i ugostiteljstvo, OIB 03013581250</derivirana_varijabla>
  </DomainObject.Predmet.ProtustrankaFormatedOIB>
  <DomainObject.Predmet.ProtustrankaFormatedWithAdress>
    <izvorni_sadrzaj> MJERILO jednostavno društvo s ograničenom odgovornošću za turizam i ugostiteljstvo, Vjekoslava Paraća 1, 21000 Split</izvorni_sadrzaj>
    <derivirana_varijabla naziv="DomainObject.Predmet.ProtustrankaFormatedWithAdress_1"> MJERILO jednostavno društvo s ograničenom odgovornošću za turizam i ugostiteljstvo, Vjekoslava Paraća 1, 21000 Split</derivirana_varijabla>
  </DomainObject.Predmet.ProtustrankaFormatedWithAdress>
  <DomainObject.Predmet.ProtustrankaFormatedWithAdressOIB>
    <izvorni_sadrzaj> MJERILO jednostavno društvo s ograničenom odgovornošću za turizam i ugostiteljstvo, OIB 03013581250, Vjekoslava Paraća 1, 21000 Split</izvorni_sadrzaj>
    <derivirana_varijabla naziv="DomainObject.Predmet.ProtustrankaFormatedWithAdressOIB_1"> MJERILO jednostavno društvo s ograničenom odgovornošću za turizam i ugostiteljstvo, OIB 03013581250, Vjekoslava Paraća 1, 21000 Split</derivirana_varijabla>
  </DomainObject.Predmet.ProtustrankaFormatedWithAdressOIB>
  <DomainObject.Predmet.ProtustrankaWithAdress>
    <izvorni_sadrzaj>MJERILO jednostavno društvo s ograničenom odgovornošću za turizam i ugostiteljstvo Vjekoslava Paraća 1, 21000 Split</izvorni_sadrzaj>
    <derivirana_varijabla naziv="DomainObject.Predmet.ProtustrankaWithAdress_1">MJERILO jednostavno društvo s ograničenom odgovornošću za turizam i ugostiteljstvo Vjekoslava Paraća 1, 21000 Split</derivirana_varijabla>
  </DomainObject.Predmet.ProtustrankaWithAdress>
  <DomainObject.Predmet.ProtustrankaWithAdressOIB>
    <izvorni_sadrzaj>MJERILO jednostavno društvo s ograničenom odgovornošću za turizam i ugostiteljstvo, OIB 03013581250, Vjekoslava Paraća 1, 21000 Split</izvorni_sadrzaj>
    <derivirana_varijabla naziv="DomainObject.Predmet.ProtustrankaWithAdressOIB_1">MJERILO jednostavno društvo s ograničenom odgovornošću za turizam i ugostiteljstvo, OIB 03013581250, Vjekoslava Paraća 1, 21000 Split</derivirana_varijabla>
  </DomainObject.Predmet.ProtustrankaWithAdressOIB>
  <DomainObject.Predmet.ProtustrankaNazivFormated>
    <izvorni_sadrzaj>MJERILO jednostavno društvo s ograničenom odgovornošću za turizam i ugostiteljstvo</izvorni_sadrzaj>
    <derivirana_varijabla naziv="DomainObject.Predmet.ProtustrankaNazivFormated_1">MJERILO jednostavno društvo s ograničenom odgovornošću za turizam i ugostiteljstvo</derivirana_varijabla>
  </DomainObject.Predmet.ProtustrankaNazivFormated>
  <DomainObject.Predmet.ProtustrankaNazivFormatedOIB>
    <izvorni_sadrzaj>MJERILO jednostavno društvo s ograničenom odgovornošću za turizam i ugostiteljstvo, OIB 03013581250</izvorni_sadrzaj>
    <derivirana_varijabla naziv="DomainObject.Predmet.ProtustrankaNazivFormatedOIB_1">MJERILO jednostavno društvo s ograničenom odgovornošću za turizam i ugostiteljstvo, OIB 03013581250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446870.98</izvorni_sadrzaj>
    <derivirana_varijabla naziv="DomainObject.Predmet.TrenutnaVrijednost_1">446870.98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MJERILO jednostavno društvo s ograničenom odgovornošću za turizam i ugostiteljstvo</item>
    </izvorni_sadrzaj>
    <derivirana_varijabla naziv="DomainObject.Predmet.ProtuStrankaListFormated_1">
      <item>MJERILO jednostavno društvo s ograničenom odgovornošću za turizam i ugostiteljstvo</item>
    </derivirana_varijabla>
  </DomainObject.Predmet.ProtuStrankaListFormated>
  <DomainObject.Predmet.ProtuStrankaListFormatedOIB>
    <izvorni_sadrzaj>
      <item>MJERILO jednostavno društvo s ograničenom odgovornošću za turizam i ugostiteljstvo, OIB 03013581250</item>
    </izvorni_sadrzaj>
    <derivirana_varijabla naziv="DomainObject.Predmet.ProtuStrankaListFormatedOIB_1">
      <item>MJERILO jednostavno društvo s ograničenom odgovornošću za turizam i ugostiteljstvo, OIB 03013581250</item>
    </derivirana_varijabla>
  </DomainObject.Predmet.ProtuStrankaListFormatedOIB>
  <DomainObject.Predmet.ProtuStrankaListFormatedWithAdress>
    <izvorni_sadrzaj>
      <item>MJERILO jednostavno društvo s ograničenom odgovornošću za turizam i ugostiteljstvo, Vjekoslava Paraća 1, 21000 Split</item>
    </izvorni_sadrzaj>
    <derivirana_varijabla naziv="DomainObject.Predmet.ProtuStrankaListFormatedWithAdress_1">
      <item>MJERILO jednostavno društvo s ograničenom odgovornošću za turizam i ugostiteljstvo, Vjekoslava Paraća 1, 21000 Split</item>
    </derivirana_varijabla>
  </DomainObject.Predmet.ProtuStrankaListFormatedWithAdress>
  <DomainObject.Predmet.ProtuStrankaListFormatedWithAdressOIB>
    <izvorni_sadrzaj>
      <item>MJERILO jednostavno društvo s ograničenom odgovornošću za turizam i ugostiteljstvo, OIB 03013581250, Vjekoslava Paraća 1, 21000 Split</item>
    </izvorni_sadrzaj>
    <derivirana_varijabla naziv="DomainObject.Predmet.ProtuStrankaListFormatedWithAdressOIB_1">
      <item>MJERILO jednostavno društvo s ograničenom odgovornošću za turizam i ugostiteljstvo, OIB 03013581250, Vjekoslava Paraća 1, 21000 Split</item>
    </derivirana_varijabla>
  </DomainObject.Predmet.ProtuStrankaListFormatedWithAdressOIB>
  <DomainObject.Predmet.ProtuStrankaListNazivFormated>
    <izvorni_sadrzaj>
      <item>MJERILO jednostavno društvo s ograničenom odgovornošću za turizam i ugostiteljstvo</item>
    </izvorni_sadrzaj>
    <derivirana_varijabla naziv="DomainObject.Predmet.ProtuStrankaListNazivFormated_1">
      <item>MJERILO jednostavno društvo s ograničenom odgovornošću za turizam i ugostiteljstvo</item>
    </derivirana_varijabla>
  </DomainObject.Predmet.ProtuStrankaListNazivFormated>
  <DomainObject.Predmet.ProtuStrankaListNazivFormatedOIB>
    <izvorni_sadrzaj>
      <item>MJERILO jednostavno društvo s ograničenom odgovornošću za turizam i ugostiteljstvo, OIB 03013581250</item>
    </izvorni_sadrzaj>
    <derivirana_varijabla naziv="DomainObject.Predmet.ProtuStrankaListNazivFormatedOIB_1">
      <item>MJERILO jednostavno društvo s ograničenom odgovornošću za turizam i ugostiteljstvo, OIB 03013581250</item>
    </derivirana_varijabla>
  </DomainObject.Predmet.ProtuStrankaListNazivFormatedOIB>
  <DomainObject.Predmet.OstaliListFormated>
    <izvorni_sadrzaj>
      <item>Dražen Milevčić</item>
    </izvorni_sadrzaj>
    <derivirana_varijabla naziv="DomainObject.Predmet.OstaliListFormated_1">
      <item>Dražen Milevčić</item>
    </derivirana_varijabla>
  </DomainObject.Predmet.OstaliListFormated>
  <DomainObject.Predmet.OstaliListFormatedOIB>
    <izvorni_sadrzaj>
      <item>Dražen Milevčić, OIB 11412649568</item>
    </izvorni_sadrzaj>
    <derivirana_varijabla naziv="DomainObject.Predmet.OstaliListFormatedOIB_1">
      <item>Dražen Milevčić, OIB 11412649568</item>
    </derivirana_varijabla>
  </DomainObject.Predmet.OstaliListFormatedOIB>
  <DomainObject.Predmet.OstaliListFormatedWithAdress>
    <izvorni_sadrzaj>
      <item>Dražen Milevčić, Jelsa 73, 21465 Jelsa</item>
    </izvorni_sadrzaj>
    <derivirana_varijabla naziv="DomainObject.Predmet.OstaliListFormatedWithAdress_1">
      <item>Dražen Milevčić, Jelsa 73, 21465 Jelsa</item>
    </derivirana_varijabla>
  </DomainObject.Predmet.OstaliListFormatedWithAdress>
  <DomainObject.Predmet.OstaliListFormatedWithAdressOIB>
    <izvorni_sadrzaj>
      <item>Dražen Milevčić, OIB 11412649568, Jelsa 73, 21465 Jelsa</item>
    </izvorni_sadrzaj>
    <derivirana_varijabla naziv="DomainObject.Predmet.OstaliListFormatedWithAdressOIB_1">
      <item>Dražen Milevčić, OIB 11412649568, Jelsa 73, 21465 Jelsa</item>
    </derivirana_varijabla>
  </DomainObject.Predmet.OstaliListFormatedWithAdressOIB>
  <DomainObject.Predmet.OstaliListNazivFormated>
    <izvorni_sadrzaj>
      <item>Dražen Milevčić</item>
    </izvorni_sadrzaj>
    <derivirana_varijabla naziv="DomainObject.Predmet.OstaliListNazivFormated_1">
      <item>Dražen Milevčić</item>
    </derivirana_varijabla>
  </DomainObject.Predmet.OstaliListNazivFormated>
  <DomainObject.Predmet.OstaliListNazivFormatedOIB>
    <izvorni_sadrzaj>
      <item>Dražen Milevčić, OIB 11412649568</item>
    </izvorni_sadrzaj>
    <derivirana_varijabla naziv="DomainObject.Predmet.OstaliListNazivFormatedOIB_1">
      <item>Dražen Milevčić, OIB 11412649568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MJERILO jednostavno društvo s ograničenom odgovornošću za turizam i ugostiteljstvo</izvorni_sadrzaj>
    <derivirana_varijabla naziv="DomainObject.Predmet.ProtustrankaIDrugi_1">MJERILO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MJERILO jednostavno društvo s ograničenom odgovornošću za turizam i ugostiteljstvo, OIB 03013581250, Vjekoslava Paraća 1, 21000 Split</izvorni_sadrzaj>
    <derivirana_varijabla naziv="DomainObject.Predmet.ProtustrankaIDrugiAdressOIB_1">MJERILO jednostavno društvo s ograničenom odgovornošću za turizam i ugostiteljstvo, OIB 03013581250, Vjekoslava Paraća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MJERILO jednostavno društvo s ograničenom odgovornošću za turizam i ugostiteljstvo</item>
      <item>FINANCIJSKA AGENCIJA, RC SPLIT</item>
      <item>Dražen Milevčić</item>
    </izvorni_sadrzaj>
    <derivirana_varijabla naziv="DomainObject.Predmet.SudioniciListNaziv_1">
      <item>MJERILO jednostavno društvo s ograničenom odgovornošću za turizam i ugostiteljstvo</item>
      <item>FINANCIJSKA AGENCIJA, RC SPLIT</item>
      <item>Dražen Milevčić</item>
    </derivirana_varijabla>
  </DomainObject.Predmet.SudioniciListNaziv>
  <DomainObject.Predmet.SudioniciListAdressOIB>
    <izvorni_sadrzaj>
      <item>MJERILO jednostavno društvo s ograničenom odgovornošću za turizam i ugostiteljstvo, OIB 03013581250, Vjekoslava Paraća 1,21000 Split</item>
      <item>FINANCIJSKA AGENCIJA, RC SPLIT, OIB 85821130368, Mažuranićevo šetalište 24 b,21000 Split</item>
      <item>Dražen Milevčić, OIB 11412649568, Jelsa 73,21465 Jelsa</item>
    </izvorni_sadrzaj>
    <derivirana_varijabla naziv="DomainObject.Predmet.SudioniciListAdressOIB_1">
      <item>MJERILO jednostavno društvo s ograničenom odgovornošću za turizam i ugostiteljstvo, OIB 03013581250, Vjekoslava Paraća 1,21000 Split</item>
      <item>FINANCIJSKA AGENCIJA, RC SPLIT, OIB 85821130368, Mažuranićevo šetalište 24 b,21000 Split</item>
      <item>Dražen Milevčić, OIB 11412649568, Jelsa 73,21465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03013581250</item>
      <item>, OIB 85821130368</item>
      <item>, OIB 11412649568</item>
    </izvorni_sadrzaj>
    <derivirana_varijabla naziv="DomainObject.Predmet.SudioniciListNazivOIB_1">
      <item>, OIB 03013581250</item>
      <item>, OIB 85821130368</item>
      <item>, OIB 11412649568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3364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2017-08-08T10:11:00Z</dcterms:created>
  <dc:creator>stanka grcic</dc:creator>
  <cp:lastModifiedBy>Mara Marčinko</cp:lastModifiedBy>
  <cp:lastPrinted>2017-08-08T10:21:00Z</cp:lastPrinted>
  <dcterms:modified xmlns:xsi="http://www.w3.org/2001/XMLSchema-instance" xsi:type="dcterms:W3CDTF">2017-08-08T10:33:00Z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