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7086" w14:paraId="d8f708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5455C7" w:rsidRPr="005455C7">
        <w:t>AURORA d.o.o., Tribunj, Križine 46, OIB: 77472404163, 28. kolovoza 2017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5455C7">
        <w:t>24</w:t>
      </w:r>
      <w:r>
        <w:t xml:space="preserve">. </w:t>
      </w:r>
      <w:r w:rsidR="005455C7">
        <w:t>svibnja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455C7">
        <w:t>13</w:t>
      </w:r>
      <w:r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455C7" w:rsidRPr="005455C7">
        <w:t>AURORA d.o.o., Tribunj, Križine 46, OIB: 77472404163, 28. kolovoza 2017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5455C7">
        <w:t>9</w:t>
      </w:r>
      <w:r w:rsidR="00BD7405">
        <w:t>.</w:t>
      </w:r>
      <w:r w:rsidR="005455C7">
        <w:t>895</w:t>
      </w:r>
      <w:r w:rsidR="00762D00">
        <w:t>,</w:t>
      </w:r>
      <w:r w:rsidR="005455C7">
        <w:t>83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455C7">
        <w:t>Sergey Krasilnikov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455C7">
        <w:t>13</w:t>
      </w:r>
      <w:r w:rsidR="00814E35"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8594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5455C7">
      <w:t>250/17-9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455C7">
      <w:t>250</w:t>
    </w:r>
    <w:r w:rsidR="0076513B">
      <w:t>/1</w:t>
    </w:r>
    <w:r w:rsidR="00FF274E">
      <w:t>7</w:t>
    </w:r>
    <w:r w:rsidR="0076513B">
      <w:t>-</w:t>
    </w:r>
    <w:r w:rsidR="005455C7">
      <w:t>9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F1F17"/>
    <w:rsid w:val="002F6CBF"/>
    <w:rsid w:val="003C6DEC"/>
    <w:rsid w:val="00422865"/>
    <w:rsid w:val="00447958"/>
    <w:rsid w:val="004635D5"/>
    <w:rsid w:val="004B64F0"/>
    <w:rsid w:val="004F3050"/>
    <w:rsid w:val="005455C7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E2E8C"/>
    <w:rsid w:val="008F71E7"/>
    <w:rsid w:val="00907360"/>
    <w:rsid w:val="00926A1D"/>
    <w:rsid w:val="00943005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8594B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 , 22211 Tribunj</izvorni_sadrzaj>
    <derivirana_varijabla naziv="DomainObject.Predmet.ProtustrankaFormatedWithAdress_1"> AURORA društvo s ograničenom odgovornošću za turizam i promet nekretninama, Križine 46 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 , 22211 Tribunj</izvorni_sadrzaj>
    <derivirana_varijabla naziv="DomainObject.Predmet.ProtustrankaFormatedWithAdressOIB_1"> AURORA društvo s ograničenom odgovornošću za turizam i promet nekretninama, OIB 77472404163, Križine 46 , 22211 Tribunj</derivirana_varijabla>
  </DomainObject.Predmet.ProtustrankaFormatedWithAdressOIB>
  <DomainObject.Predmet.ProtustrankaWithAdress>
    <izvorni_sadrzaj>AURORA društvo s ograničenom odgovornošću za turizam i promet nekretninama Križine 46 , 22211 Tribunj</izvorni_sadrzaj>
    <derivirana_varijabla naziv="DomainObject.Predmet.ProtustrankaWithAdress_1">AURORA društvo s ograničenom odgovornošću za turizam i promet nekretninama Križine 46 , 22211 Tribunj</derivirana_varijabla>
  </DomainObject.Predmet.ProtustrankaWithAdress>
  <DomainObject.Predmet.ProtustrankaWithAdressOIB>
    <izvorni_sadrzaj>AURORA društvo s ograničenom odgovornošću za turizam i promet nekretninama, OIB 77472404163, Križine 46 , 22211 Tribunj</izvorni_sadrzaj>
    <derivirana_varijabla naziv="DomainObject.Predmet.ProtustrankaWithAdressOIB_1">AURORA društvo s ograničenom odgovornošću za turizam i promet nekretninama, OIB 77472404163, Križine 46 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 , 22211 Tribunj</item>
    </izvorni_sadrzaj>
    <derivirana_varijabla naziv="DomainObject.Predmet.ProtuStrankaListFormatedWithAdress_1">
      <item>AURORA društvo s ograničenom odgovornošću za turizam i promet nekretninama, Križine 46 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 , 22211 Tribunj</item>
    </izvorni_sadrzaj>
    <derivirana_varijabla naziv="DomainObject.Predmet.ProtuStrankaListFormatedWithAdressOIB_1">
      <item>AURORA društvo s ograničenom odgovornošću za turizam i promet nekretninama, OIB 77472404163, Križine 46 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AURORA društvo s ograničenom odgovornošću za turizam i promet nekretninama, OIB 77472404163, Križine 46 , 22211 Tribunj</izvorni_sadrzaj>
    <derivirana_varijabla naziv="DomainObject.Predmet.ProtustrankaIDrugiAdressOIB_1">AURORA društvo s ograničenom odgovornošću za turizam i promet nekretninama, OIB 77472404163, Križine 46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AURORA društvo s ograničenom odgovornošću za turizam i promet nekretninama</item>
    </izvorni_sadrzaj>
    <derivirana_varijabla naziv="DomainObject.Predmet.SudioniciListNaziv_1">
      <item>FINA - Podružnica Šibenik</item>
      <item>AURORA društvo s ograničenom odgovornošću za turizam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AURORA društvo s ograničenom odgovornošću za turizam i promet nekretninama, OIB 77472404163, Križine 46 ,22211 Tribunj</item>
    </izvorni_sadrzaj>
    <derivirana_varijabla naziv="DomainObject.Predmet.SudioniciListAdressOIB_1">
      <item>FINA - Podružnica Šibenik, OIB 85821130368, Perivoj L. Marune 1,22000 Šibenik</item>
      <item>AURORA društvo s ograničenom odgovornošću za turizam i promet nekretninama, OIB 77472404163, Križine 46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1994</properties:Characters>
  <properties:Lines>62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2017-09-13T07:59:00Z</dcterms:created>
  <dc:creator>Tina Grgas</dc:creator>
  <cp:lastModifiedBy>wsadmin</cp:lastModifiedBy>
  <cp:lastPrinted>2017-09-13T08:01:00Z</cp:lastPrinted>
  <dcterms:modified xmlns:xsi="http://www.w3.org/2001/XMLSchema-instance" xsi:type="dcterms:W3CDTF">2017-09-13T12:51:00Z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