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5cca" w14:paraId="b565cc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D0BAF">
        <w:rPr>
          <w:b/>
          <w:lang w:val="hr-HR"/>
        </w:rPr>
        <w:t>715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D0BAF">
        <w:rPr>
          <w:lang w:val="hr-HR"/>
        </w:rPr>
        <w:t>LUBIN d.o.o. Nečujam, Sv. Petra 67</w:t>
      </w:r>
      <w:r w:rsidR="00555BE4">
        <w:rPr>
          <w:lang w:val="hr-HR"/>
        </w:rPr>
        <w:t xml:space="preserve">, OIB: </w:t>
      </w:r>
      <w:r w:rsidR="007D0BAF">
        <w:rPr>
          <w:lang w:val="hr-HR"/>
        </w:rPr>
        <w:t>11125350854</w:t>
      </w:r>
      <w:r w:rsidR="005E5BE0">
        <w:rPr>
          <w:lang w:val="hr-HR"/>
        </w:rPr>
        <w:t xml:space="preserve">, MBS: </w:t>
      </w:r>
      <w:r w:rsidR="007D0BAF">
        <w:rPr>
          <w:lang w:val="hr-HR"/>
        </w:rPr>
        <w:t>060157990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0A2757">
        <w:rPr>
          <w:lang w:val="hr-HR"/>
        </w:rPr>
        <w:t>30. svibnja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</w:t>
      </w:r>
      <w:r w:rsidR="000A2757">
        <w:rPr>
          <w:lang w:val="hr-HR"/>
        </w:rPr>
        <w:t>8</w:t>
      </w:r>
      <w:r w:rsidR="000467BE">
        <w:rPr>
          <w:lang w:val="hr-HR"/>
        </w:rPr>
        <w:t>. godine, temeljem čl. 430. Stečajnog zakona (Narodne novine broj 71/15</w:t>
      </w:r>
      <w:r w:rsidR="005E1EED">
        <w:rPr>
          <w:lang w:val="hr-HR"/>
        </w:rPr>
        <w:t xml:space="preserve"> i 104</w:t>
      </w:r>
      <w:r w:rsidR="000A2757">
        <w:rPr>
          <w:lang w:val="hr-HR"/>
        </w:rPr>
        <w:t>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D0BAF">
        <w:rPr>
          <w:lang w:val="hr-HR"/>
        </w:rPr>
        <w:t>LUBIN d.o.o. Nečujam, Sv. Petra 67, OIB: 11125350854</w:t>
      </w:r>
      <w:r w:rsidR="00B70173">
        <w:rPr>
          <w:lang w:val="hr-HR"/>
        </w:rPr>
        <w:t xml:space="preserve">, na dan </w:t>
      </w:r>
      <w:r w:rsidR="007D0BAF">
        <w:rPr>
          <w:lang w:val="hr-HR"/>
        </w:rPr>
        <w:t>1. rujna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7D0BAF">
        <w:rPr>
          <w:lang w:val="hr-HR"/>
        </w:rPr>
        <w:t>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7D0BAF">
        <w:rPr>
          <w:lang w:val="hr-HR"/>
        </w:rPr>
        <w:t>2877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D0BAF">
        <w:rPr>
          <w:lang w:val="hr-HR"/>
        </w:rPr>
        <w:t>412.581,47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5E1EED" w:rsidP="005E1EED" w:rsidR="005E1EED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A2757">
        <w:rPr>
          <w:lang w:val="hr-HR"/>
        </w:rPr>
        <w:t>30. svibnja 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A2757"/>
    <w:rsid w:val="000D03D4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1EED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3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03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03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03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7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LUBIN d.o.o. za inženjerstvo, proizvodnju plastičnih i metalnih proizvoda, gradnju i usluge zastupanog po punomoćniku ZOU Igor Kalebić i Jadranka Kalebić</izvorni_sadrzaj>
    <derivirana_varijabla naziv="DomainObject.Predmet.ProtustrankaFormated_1">  LUBIN d.o.o. za inženjerstvo, proizvodnju plastičnih i metalnih proizvoda, gradnju i usluge zastupanog po punomoćniku ZOU Igor Kalebić i Jadranka Kalebić</derivirana_varijabla>
  </DomainObject.Predmet.ProtustrankaFormated>
  <DomainObject.Predmet.ProtustrankaFormatedOIB>
    <izvorni_sadrzaj>  LUBIN d.o.o. za inženjerstvo, proizvodnju plastičnih i metalnih proizvoda, gradnju i usluge, OIB 11125350854 zastupanog po punomoćniku ZOU Igor Kalebić i Jadranka Kalebić</izvorni_sadrzaj>
    <derivirana_varijabla naziv="DomainObject.Predmet.ProtustrankaFormatedOIB_1">  LUBIN d.o.o. za inženjerstvo, proizvodnju plastičnih i metalnih proizvoda, gradnju i usluge, OIB 11125350854 zastupanog po punomoćniku ZOU Igor Kalebić i Jadranka Kalebić</derivirana_varijabla>
  </DomainObject.Predmet.ProtustrankaFormatedOIB>
  <DomainObject.Predmet.ProtustrankaFormatedWithAdress>
    <izvorni_sadrzaj> LUBIN d.o.o. za inženjerstvo, proizvodnju plastičnih i metalnih proizvoda, gradnju i usluge, Sv. Petra 67, 21430 Nečujam zastupanog po punomoćniku ZOU Igor Kalebić i Jadranka Kalebić</izvorni_sadrzaj>
    <derivirana_varijabla naziv="DomainObject.Predmet.ProtustrankaFormatedWithAdress_1"> LUBIN d.o.o. za inženjerstvo, proizvodnju plastičnih i metalnih proizvoda, gradnju i usluge, Sv. Petra 67, 21430 Nečujam zastupanog po punomoćniku ZOU Igor Kalebić i Jadranka Kalebić</derivirana_varijabla>
  </DomainObject.Predmet.ProtustrankaFormatedWithAdress>
  <DomainObject.Predmet.ProtustrankaFormatedWithAdressOIB>
    <izvorni_sadrzaj> LUBIN d.o.o. za inženjerstvo, proizvodnju plastičnih i metalnih proizvoda, gradnju i usluge, OIB 11125350854, Sv. Petra 67, 21430 Nečujam zastupanog po punomoćniku ZOU Igor Kalebić i Jadranka Kalebić</izvorni_sadrzaj>
    <derivirana_varijabla naziv="DomainObject.Predmet.ProtustrankaFormatedWithAdressOIB_1"> LUBIN d.o.o. za inženjerstvo, proizvodnju plastičnih i metalnih proizvoda, gradnju i usluge, OIB 11125350854, Sv. Petra 67, 21430 Nečujam zastupanog po punomoćniku ZOU Igor Kalebić i Jadranka Kalebić</derivirana_varijabla>
  </DomainObject.Predmet.ProtustrankaFormatedWithAdressOIB>
  <DomainObject.Predmet.ProtustrankaWithAdress>
    <izvorni_sadrzaj>LUBIN d.o.o. za inženjerstvo, proizvodnju plastičnih i metalnih proizvoda, gradnju i usluge Sv. Petra 67, 21430 Nečujam</izvorni_sadrzaj>
    <derivirana_varijabla naziv="DomainObject.Predmet.ProtustrankaWithAdress_1">LUBIN d.o.o. za inženjerstvo, proizvodnju plastičnih i metalnih proizvoda, gradnju i usluge Sv. Petra 67, 21430 Nečujam</derivirana_varijabla>
  </DomainObject.Predmet.ProtustrankaWithAdress>
  <DomainObject.Predmet.ProtustrankaWithAdressOIB>
    <izvorni_sadrzaj>LUBIN d.o.o. za inženjerstvo, proizvodnju plastičnih i metalnih proizvoda, gradnju i usluge, OIB 11125350854, Sv. Petra 67, 21430 Nečujam</izvorni_sadrzaj>
    <derivirana_varijabla naziv="DomainObject.Predmet.ProtustrankaWithAdressOIB_1">LUBIN d.o.o. za inženjerstvo, proizvodnju plastičnih i metalnih proizvoda, gradnju i usluge, OIB 11125350854, Sv. Petra 67, 21430 Nečujam</derivirana_varijabla>
  </DomainObject.Predmet.ProtustrankaWithAdressOIB>
  <DomainObject.Predmet.ProtustrankaNazivFormated>
    <izvorni_sadrzaj>LUBIN d.o.o. za inženjerstvo, proizvodnju plastičnih i metalnih proizvoda, gradnju i usluge</izvorni_sadrzaj>
    <derivirana_varijabla naziv="DomainObject.Predmet.ProtustrankaNazivFormated_1">LUBIN d.o.o. za inženjerstvo, proizvodnju plastičnih i metalnih proizvoda, gradnju i usluge</derivirana_varijabla>
  </DomainObject.Predmet.ProtustrankaNazivFormated>
  <DomainObject.Predmet.ProtustrankaNazivFormatedOIB>
    <izvorni_sadrzaj>LUBIN d.o.o. za inženjerstvo, proizvodnju plastičnih i metalnih proizvoda, gradnju i usluge, OIB 11125350854</izvorni_sadrzaj>
    <derivirana_varijabla naziv="DomainObject.Predmet.ProtustrankaNazivFormatedOIB_1">LUBIN d.o.o. za inženjerstvo, proizvodnju plastičnih i metalnih proizvoda, gradnju i usluge, OIB 11125350854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412581.47</izvorni_sadrzaj>
    <derivirana_varijabla naziv="DomainObject.Predmet.TrenutnaVrijednost_1">412581.47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LUBIN d.o.o. za inženjerstvo, proizvodnju plastičnih i metalnih proizvoda, gradnju i usluge zastupanog po punomoćniku ZOU Igor Kalebić i Jadranka Kalebić</item>
    </izvorni_sadrzaj>
    <derivirana_varijabla naziv="DomainObject.Predmet.ProtuStrankaListFormated_1">
      <item>LUBIN d.o.o. za inženjerstvo, proizvodnju plastičnih i metalnih proizvoda, gradnju i usluge zastupanog po punomoćniku ZOU Igor Kalebić i Jadranka Kalebić</item>
    </derivirana_varijabla>
  </DomainObject.Predmet.ProtuStrankaListFormated>
  <DomainObject.Predmet.ProtuStrankaListFormatedOIB>
    <izvorni_sadrzaj>
      <item>LUBIN d.o.o. za inženjerstvo, proizvodnju plastičnih i metalnih proizvoda, gradnju i usluge, OIB 11125350854 zastupanog po punomoćniku ZOU Igor Kalebić i Jadranka Kalebić</item>
    </izvorni_sadrzaj>
    <derivirana_varijabla naziv="DomainObject.Predmet.ProtuStrankaListFormatedOIB_1">
      <item>LUBIN d.o.o. za inženjerstvo, proizvodnju plastičnih i metalnih proizvoda, gradnju i usluge, OIB 11125350854 zastupanog po punomoćniku ZOU Igor Kalebić i Jadranka Kalebić</item>
    </derivirana_varijabla>
  </DomainObject.Predmet.ProtuStrankaListFormatedOIB>
  <DomainObject.Predmet.ProtuStrankaListFormatedWithAdress>
    <izvorni_sadrzaj>
      <item>LUBIN d.o.o. za inženjerstvo, proizvodnju plastičnih i metalnih proizvoda, gradnju i usluge, Sv. Petra 67, 21430 Nečujam zastupanog po punomoćniku ZOU Igor Kalebić i Jadranka Kalebić</item>
    </izvorni_sadrzaj>
    <derivirana_varijabla naziv="DomainObject.Predmet.ProtuStrankaListFormatedWithAdress_1">
      <item>LUBIN d.o.o. za inženjerstvo, proizvodnju plastičnih i metalnih proizvoda, gradnju i usluge, Sv. Petra 67, 21430 Nečujam zastupanog po punomoćniku ZOU Igor Kalebić i Jadranka Kalebić</item>
    </derivirana_varijabla>
  </DomainObject.Predmet.ProtuStrankaListFormatedWithAdress>
  <DomainObject.Predmet.ProtuStrankaListFormatedWithAdressOIB>
    <izvorni_sadrzaj>
      <item>LUBIN d.o.o. za inženjerstvo, proizvodnju plastičnih i metalnih proizvoda, gradnju i usluge, OIB 11125350854, Sv. Petra 67, 21430 Nečujam zastupanog po punomoćniku ZOU Igor Kalebić i Jadranka Kalebić</item>
    </izvorni_sadrzaj>
    <derivirana_varijabla naziv="DomainObject.Predmet.ProtuStrankaListFormatedWithAdressOIB_1">
      <item>LUBIN d.o.o. za inženjerstvo, proizvodnju plastičnih i metalnih proizvoda, gradnju i usluge, OIB 11125350854, Sv. Petra 67, 21430 Nečujam zastupanog po punomoćniku ZOU Igor Kalebić i Jadranka Kalebić</item>
    </derivirana_varijabla>
  </DomainObject.Predmet.ProtuStrankaListFormatedWithAdressOIB>
  <DomainObject.Predmet.ProtuStrankaListNazivFormated>
    <izvorni_sadrzaj>
      <item>LUBIN d.o.o. za inženjerstvo, proizvodnju plastičnih i metalnih proizvoda, gradnju i usluge</item>
    </izvorni_sadrzaj>
    <derivirana_varijabla naziv="DomainObject.Predmet.ProtuStrankaListNazivFormated_1">
      <item>LUBIN d.o.o. za inženjerstvo, proizvodnju plastičnih i metalnih proizvoda, gradnju i usluge</item>
    </derivirana_varijabla>
  </DomainObject.Predmet.ProtuStrankaListNazivFormated>
  <DomainObject.Predmet.ProtuStrankaListNazivFormatedOIB>
    <izvorni_sadrzaj>
      <item>LUBIN d.o.o. za inženjerstvo, proizvodnju plastičnih i metalnih proizvoda, gradnju i usluge, OIB 11125350854</item>
    </izvorni_sadrzaj>
    <derivirana_varijabla naziv="DomainObject.Predmet.ProtuStrankaListNazivFormatedOIB_1">
      <item>LUBIN d.o.o. za inženjerstvo, proizvodnju plastičnih i metalnih proizvoda, gradnju i usluge, OIB 11125350854</item>
    </derivirana_varijabla>
  </DomainObject.Predmet.ProtuStrankaListNazivFormatedOIB>
  <DomainObject.Predmet.OstaliListFormated>
    <izvorni_sadrzaj>
      <item>ZOU Igor Kalebić i Jadranka Kalebić punomoćnik sudionika u postupku LUBIN d.o.o. za inženjerstvo, proizvodnju plastičnih i metalnih proizvoda, gradnju i usluge</item>
    </izvorni_sadrzaj>
    <derivirana_varijabla naziv="DomainObject.Predmet.OstaliListFormated_1">
      <item>ZOU Igor Kalebić i Jadranka Kalebić punomoćnik sudionika u postupku LUBIN d.o.o. za inženjerstvo, proizvodnju plastičnih i metalnih proizvoda, gradnju i usluge</item>
    </derivirana_varijabla>
  </DomainObject.Predmet.OstaliListFormated>
  <DomainObject.Predmet.OstaliListFormatedOIB>
    <izvorni_sadrzaj>
      <item>ZOU Igor Kalebić i Jadranka Kalebić, OIB 34511456750 punomoćnik sudionika u postupku LUBIN d.o.o. za inženjerstvo, proizvodnju plastičnih i metalnih proizvoda, gradnju i usluge</item>
    </izvorni_sadrzaj>
    <derivirana_varijabla naziv="DomainObject.Predmet.OstaliListFormatedOIB_1">
      <item>ZOU Igor Kalebić i Jadranka Kalebić, OIB 34511456750 punomoćnik sudionika u postupku LUBIN d.o.o. za inženjerstvo, proizvodnju plastičnih i metalnih proizvoda, gradnju i usluge</item>
    </derivirana_varijabla>
  </DomainObject.Predmet.OstaliListFormatedOIB>
  <DomainObject.Predmet.OstaliListFormatedWithAdress>
    <izvorni_sadrzaj>
      <item>ZOU Igor Kalebić i Jadranka Kalebić, Vukovarska 53, 21000 Split punomoćnik sudionika u postupku LUBIN d.o.o. za inženjerstvo, proizvodnju plastičnih i metalnih proizvoda, gradnju i usluge</item>
    </izvorni_sadrzaj>
    <derivirana_varijabla naziv="DomainObject.Predmet.OstaliListFormatedWithAdress_1">
      <item>ZOU Igor Kalebić i Jadranka Kalebić, Vukovarska 53, 21000 Split punomoćnik sudionika u postupku LUBIN d.o.o. za inženjerstvo, proizvodnju plastičnih i metalnih proizvoda, gradnju i usluge</item>
    </derivirana_varijabla>
  </DomainObject.Predmet.OstaliListFormatedWithAdress>
  <DomainObject.Predmet.OstaliListFormatedWithAdressOIB>
    <izvorni_sadrzaj>
      <item>ZOU Igor Kalebić i Jadranka Kalebić, OIB 34511456750, Vukovarska 53, 21000 Split punomoćnik sudionika u postupku LUBIN d.o.o. za inženjerstvo, proizvodnju plastičnih i metalnih proizvoda, gradnju i usluge</item>
    </izvorni_sadrzaj>
    <derivirana_varijabla naziv="DomainObject.Predmet.OstaliListFormatedWithAdressOIB_1">
      <item>ZOU Igor Kalebić i Jadranka Kalebić, OIB 34511456750, Vukovarska 53, 21000 Split punomoćnik sudionika u postupku LUBIN d.o.o. za inženjerstvo, proizvodnju plastičnih i metalnih proizvoda, gradnju i usluge</item>
    </derivirana_varijabla>
  </DomainObject.Predmet.OstaliListFormatedWithAdressOIB>
  <DomainObject.Predmet.OstaliListNazivFormated>
    <izvorni_sadrzaj>
      <item>ZOU Igor Kalebić i Jadranka Kalebić</item>
    </izvorni_sadrzaj>
    <derivirana_varijabla naziv="DomainObject.Predmet.OstaliListNazivFormated_1">
      <item>ZOU Igor Kalebić i Jadranka Kalebić</item>
    </derivirana_varijabla>
  </DomainObject.Predmet.OstaliListNazivFormated>
  <DomainObject.Predmet.OstaliListNazivFormatedOIB>
    <izvorni_sadrzaj>
      <item>ZOU Igor Kalebić i Jadranka Kalebić, OIB 34511456750</item>
    </izvorni_sadrzaj>
    <derivirana_varijabla naziv="DomainObject.Predmet.OstaliListNazivFormatedOIB_1">
      <item>ZOU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LUBIN d.o.o. za inženjerstvo, proizvodnju plastičnih i metalnih proizvoda, gradnju i usluge</izvorni_sadrzaj>
    <derivirana_varijabla naziv="DomainObject.Predmet.ProtustrankaIDrugi_1">LUBIN d.o.o. za inženjerstvo, proizvodnju plastičnih i metalnih proizvoda,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LUBIN d.o.o. za inženjerstvo, proizvodnju plastičnih i metalnih proizvoda, gradnju i usluge, OIB 11125350854, Sv. Petra 67, 21430 Nečujam</izvorni_sadrzaj>
    <derivirana_varijabla naziv="DomainObject.Predmet.ProtustrankaIDrugiAdressOIB_1">LUBIN d.o.o. za inženjerstvo, proizvodnju plastičnih i metalnih proizvoda, gradnju i usluge, OIB 11125350854,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LUBIN d.o.o. za inženjerstvo, proizvodnju plastičnih i metalnih proizvoda, gradnju i usluge</item>
      <item>FINANCIJSKA AGENCIJA, RC SPLIT</item>
      <item>ZOU Igor Kalebić i Jadranka Kalebić</item>
    </izvorni_sadrzaj>
    <derivirana_varijabla naziv="DomainObject.Predmet.SudioniciListNaziv_1">
      <item>LUBIN d.o.o. za inženjerstvo, proizvodnju plastičnih i metalnih proizvoda, gradnju i usluge</item>
      <item>FINANCIJSKA AGENCIJA, RC SPLIT</item>
      <item>ZOU Igor Kalebić i Jadranka Kalebić</item>
    </derivirana_varijabla>
  </DomainObject.Predmet.SudioniciListNaziv>
  <DomainObject.Predmet.SudioniciListAdressOIB>
    <izvorni_sadrzaj>
      <item>LUBIN d.o.o. za inženjerstvo, proizvodnju plastičnih i metalnih proizvoda, gradnju i usluge, OIB 11125350854, Sv. Petra 67,21430 Nečujam</item>
      <item>FINANCIJSKA AGENCIJA, RC SPLIT, OIB 85821130368, Mažuranićevo šetalište 24 b,21000 Split</item>
      <item>ZOU Igor Kalebić i Jadranka Kalebić, OIB 34511456750, Vukovarska 53,21000 Split</item>
    </izvorni_sadrzaj>
    <derivirana_varijabla naziv="DomainObject.Predmet.SudioniciListAdressOIB_1">
      <item>LUBIN d.o.o. za inženjerstvo, proizvodnju plastičnih i metalnih proizvoda, gradnju i usluge, OIB 11125350854, Sv. Petra 67,21430 Nečujam</item>
      <item>FINANCIJSKA AGENCIJA, RC SPLIT, OIB 85821130368, Mažuranićevo šetalište 24 b,21000 Split</item>
      <item>ZOU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11125350854</item>
      <item>, OIB 85821130368</item>
      <item>, OIB 34511456750</item>
    </izvorni_sadrzaj>
    <derivirana_varijabla naziv="DomainObject.Predmet.SudioniciListNazivOIB_1">
      <item>, OIB 11125350854</item>
      <item>, OIB 85821130368</item>
      <item>, OIB 34511456750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813A2-001B-47BD-AE77-F8642C15B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1671</properties:Characters>
  <properties:Lines>48</properties:Lines>
  <properties:Paragraphs>16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2018-05-30T10:29:00Z</cp:lastPrinted>
  <dcterms:modified xmlns:xsi="http://www.w3.org/2001/XMLSchema-instance" xsi:type="dcterms:W3CDTF">2018-05-30T10:30:00Z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