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55aa" w14:paraId="63f55a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30</w:t>
      </w:r>
      <w:r w:rsidR="00A32656">
        <w:rPr>
          <w:b/>
        </w:rPr>
        <w:t>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A32656">
        <w:rPr>
          <w:lang w:val="hr-HR"/>
        </w:rPr>
        <w:t xml:space="preserve"> </w:t>
      </w:r>
      <w:r w:rsidR="00A32656" w:rsidRPr="00A32656">
        <w:rPr>
          <w:lang w:val="hr-HR"/>
        </w:rPr>
        <w:t>MASTER &amp; CO. d.o.o. za trgovinu, turizam, ugostiteljstvo, promet i usluge</w:t>
      </w:r>
      <w:r w:rsidR="00EE4771">
        <w:rPr>
          <w:lang w:val="hr-HR"/>
        </w:rPr>
        <w:t xml:space="preserve">, </w:t>
      </w:r>
      <w:r w:rsidR="00A32656">
        <w:rPr>
          <w:lang w:val="hr-HR"/>
        </w:rPr>
        <w:t xml:space="preserve">OIB: </w:t>
      </w:r>
      <w:r w:rsidR="00A32656" w:rsidRPr="00A32656">
        <w:rPr>
          <w:lang w:val="hr-HR"/>
        </w:rPr>
        <w:t>35712298029</w:t>
      </w:r>
      <w:r w:rsidR="00A32656">
        <w:rPr>
          <w:lang w:val="hr-HR"/>
        </w:rPr>
        <w:t>, Split, Dinarska 7.,</w:t>
      </w:r>
      <w:r w:rsidR="00B661A5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C1774B" w:rsidRPr="00C1774B">
        <w:rPr>
          <w:lang w:val="hr-HR"/>
        </w:rPr>
        <w:t xml:space="preserve"> </w:t>
      </w:r>
      <w:r w:rsidR="00C1774B" w:rsidRPr="00A32656">
        <w:rPr>
          <w:lang w:val="hr-HR"/>
        </w:rPr>
        <w:t>MASTER &amp; CO. d.o.o. za trgovinu, turizam, ugostiteljstvo, promet i usluge</w:t>
      </w:r>
      <w:r w:rsidR="00C1774B">
        <w:rPr>
          <w:lang w:val="hr-HR"/>
        </w:rPr>
        <w:t xml:space="preserve">, OIB: </w:t>
      </w:r>
      <w:r w:rsidR="00C1774B" w:rsidRPr="00A32656">
        <w:rPr>
          <w:lang w:val="hr-HR"/>
        </w:rPr>
        <w:t>35712298029</w:t>
      </w:r>
      <w:r w:rsidR="00C1774B">
        <w:rPr>
          <w:lang w:val="hr-HR"/>
        </w:rPr>
        <w:t>, Split, Dinarska 7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EE4771">
        <w:rPr>
          <w:rFonts w:eastAsia="Calibri"/>
        </w:rPr>
        <w:t>1</w:t>
      </w:r>
      <w:r w:rsidR="00A32656">
        <w:rPr>
          <w:rFonts w:eastAsia="Calibri"/>
        </w:rPr>
        <w:t>55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32656">
        <w:rPr>
          <w:rFonts w:eastAsia="Calibri"/>
        </w:rPr>
        <w:t>1.687,16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32656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1774B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St-308/2016-4</izvorni_sadrzaj>
    <derivirana_varijabla naziv="DomainObject.Oznaka_1">St-308/2016-4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&amp; CO. d.o.o. za trgovinu, turizam, ugostiteljstvo, promet i usluge</izvorni_sadrzaj>
    <derivirana_varijabla naziv="DomainObject.Predmet.ProtustrankaFormated_1">  MASTER &amp; CO. d.o.o. za trgovinu, turizam, ugostiteljstvo, promet i usluge</derivirana_varijabla>
  </DomainObject.Predmet.ProtustrankaFormated>
  <DomainObject.Predmet.ProtustrankaFormatedOIB>
    <izvorni_sadrzaj>  MASTER &amp; CO. d.o.o. za trgovinu, turizam, ugostiteljstvo, promet i usluge, OIB 35712298029</izvorni_sadrzaj>
    <derivirana_varijabla naziv="DomainObject.Predmet.ProtustrankaFormatedOIB_1">  MASTER &amp; CO. d.o.o. za trgovinu, turizam, ugostiteljstvo, promet i usluge, OIB 35712298029</derivirana_varijabla>
  </DomainObject.Predmet.ProtustrankaFormatedOIB>
  <DomainObject.Predmet.ProtustrankaFormatedWithAdress>
    <izvorni_sadrzaj> MASTER &amp; CO. d.o.o. za trgovinu, turizam, ugostiteljstvo, promet i usluge, Dinarska 7, 21000 Split</izvorni_sadrzaj>
    <derivirana_varijabla naziv="DomainObject.Predmet.ProtustrankaFormatedWithAdress_1"> MASTER &amp; CO. d.o.o. za trgovinu, turizam, ugostiteljstvo, promet i usluge, Dinarska 7, 21000 Split</derivirana_varijabla>
  </DomainObject.Predmet.ProtustrankaFormatedWithAdress>
  <DomainObject.Predmet.ProtustrankaFormatedWithAdressOIB>
    <izvorni_sadrzaj> MASTER &amp; CO. d.o.o. za trgovinu, turizam, ugostiteljstvo, promet i usluge, OIB 35712298029, Dinarska 7, 21000 Split</izvorni_sadrzaj>
    <derivirana_varijabla naziv="DomainObject.Predmet.ProtustrankaFormatedWithAdressOIB_1"> MASTER &amp; CO. d.o.o. za trgovinu, turizam, ugostiteljstvo, promet i usluge, OIB 35712298029, Dinarska 7, 21000 Split</derivirana_varijabla>
  </DomainObject.Predmet.ProtustrankaFormatedWithAdressOIB>
  <DomainObject.Predmet.ProtustrankaWithAdress>
    <izvorni_sadrzaj>MASTER &amp; CO. d.o.o. za trgovinu, turizam, ugostiteljstvo, promet i usluge Dinarska 7, 21000 Split</izvorni_sadrzaj>
    <derivirana_varijabla naziv="DomainObject.Predmet.ProtustrankaWithAdress_1">MASTER &amp; CO. d.o.o. za trgovinu, turizam, ugostiteljstvo, promet i usluge Dinarska 7, 21000 Split</derivirana_varijabla>
  </DomainObject.Predmet.ProtustrankaWithAdress>
  <DomainObject.Predmet.ProtustrankaWithAdressOIB>
    <izvorni_sadrzaj>MASTER &amp; CO. d.o.o. za trgovinu, turizam, ugostiteljstvo, promet i usluge, OIB 35712298029, Dinarska 7, 21000 Split</izvorni_sadrzaj>
    <derivirana_varijabla naziv="DomainObject.Predmet.ProtustrankaWithAdressOIB_1">MASTER &amp; CO. d.o.o. za trgovinu, turizam, ugostiteljstvo, promet i usluge, OIB 35712298029, Dinarska 7, 21000 Split</derivirana_varijabla>
  </DomainObject.Predmet.ProtustrankaWithAdressOIB>
  <DomainObject.Predmet.ProtustrankaNazivFormated>
    <izvorni_sadrzaj>MASTER &amp; CO. d.o.o. za trgovinu, turizam, ugostiteljstvo, promet i usluge</izvorni_sadrzaj>
    <derivirana_varijabla naziv="DomainObject.Predmet.ProtustrankaNazivFormated_1">MASTER &amp; CO. d.o.o. za trgovinu, turizam, ugostiteljstvo, promet i usluge</derivirana_varijabla>
  </DomainObject.Predmet.ProtustrankaNazivFormated>
  <DomainObject.Predmet.ProtustrankaNazivFormatedOIB>
    <izvorni_sadrzaj>MASTER &amp; CO. d.o.o. za trgovinu, turizam, ugostiteljstvo, promet i usluge, OIB 35712298029</izvorni_sadrzaj>
    <derivirana_varijabla naziv="DomainObject.Predmet.ProtustrankaNazivFormatedOIB_1">MASTER &amp; CO. d.o.o. za trgovinu, turizam, ugostiteljstvo, promet i usluge, OIB 35712298029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1687.16</izvorni_sadrzaj>
    <derivirana_varijabla naziv="DomainObject.Predmet.TrenutnaVrijednost_1">1687.16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MASTER &amp; CO. d.o.o. za trgovinu, turizam, ugostiteljstvo, promet i usluge</item>
    </izvorni_sadrzaj>
    <derivirana_varijabla naziv="DomainObject.Predmet.ProtuStrankaListFormated_1">
      <item>MASTER &amp; CO. d.o.o. za trgovinu, turizam, ugostiteljstvo, promet i usluge</item>
    </derivirana_varijabla>
  </DomainObject.Predmet.ProtuStrankaListFormated>
  <DomainObject.Predmet.ProtuStrankaListFormatedOIB>
    <izvorni_sadrzaj>
      <item>MASTER &amp; CO. d.o.o. za trgovinu, turizam, ugostiteljstvo, promet i usluge, OIB 35712298029</item>
    </izvorni_sadrzaj>
    <derivirana_varijabla naziv="DomainObject.Predmet.ProtuStrankaListFormatedOIB_1">
      <item>MASTER &amp; CO. d.o.o. za trgovinu, turizam, ugostiteljstvo, promet i usluge, OIB 35712298029</item>
    </derivirana_varijabla>
  </DomainObject.Predmet.ProtuStrankaListFormatedOIB>
  <DomainObject.Predmet.ProtuStrankaListFormatedWithAdress>
    <izvorni_sadrzaj>
      <item>MASTER &amp; CO. d.o.o. za trgovinu, turizam, ugostiteljstvo, promet i usluge, Dinarska 7, 21000 Split</item>
    </izvorni_sadrzaj>
    <derivirana_varijabla naziv="DomainObject.Predmet.ProtuStrankaListFormatedWithAdress_1">
      <item>MASTER &amp; CO. d.o.o. za trgovinu, turizam, ugostiteljstvo, promet i usluge, Dinarska 7, 21000 Split</item>
    </derivirana_varijabla>
  </DomainObject.Predmet.ProtuStrankaListFormatedWithAdress>
  <DomainObject.Predmet.ProtuStrankaListFormatedWithAdressOIB>
    <izvorni_sadrzaj>
      <item>MASTER &amp; CO. d.o.o. za trgovinu, turizam, ugostiteljstvo, promet i usluge, OIB 35712298029, Dinarska 7, 21000 Split</item>
    </izvorni_sadrzaj>
    <derivirana_varijabla naziv="DomainObject.Predmet.ProtuStrankaListFormatedWithAdressOIB_1">
      <item>MASTER &amp; CO. d.o.o. za trgovinu, turizam, ugostiteljstvo, promet i usluge, OIB 35712298029, Dinarska 7, 21000 Split</item>
    </derivirana_varijabla>
  </DomainObject.Predmet.ProtuStrankaListFormatedWithAdressOIB>
  <DomainObject.Predmet.ProtuStrankaListNazivFormated>
    <izvorni_sadrzaj>
      <item>MASTER &amp; CO. d.o.o. za trgovinu, turizam, ugostiteljstvo, promet i usluge</item>
    </izvorni_sadrzaj>
    <derivirana_varijabla naziv="DomainObject.Predmet.ProtuStrankaListNazivFormated_1">
      <item>MASTER &amp; CO. d.o.o. za trgovinu, turizam, ugostiteljstvo, promet i usluge</item>
    </derivirana_varijabla>
  </DomainObject.Predmet.ProtuStrankaListNazivFormated>
  <DomainObject.Predmet.ProtuStrankaListNazivFormatedOIB>
    <izvorni_sadrzaj>
      <item>MASTER &amp; CO. d.o.o. za trgovinu, turizam, ugostiteljstvo, promet i usluge, OIB 35712298029</item>
    </izvorni_sadrzaj>
    <derivirana_varijabla naziv="DomainObject.Predmet.ProtuStrankaListNazivFormatedOIB_1">
      <item>MASTER &amp; CO. d.o.o. za trgovinu, turizam, ugostiteljstvo, promet i usluge, OIB 35712298029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St-308/2016-4</izvorni_sadrzaj>
    <derivirana_varijabla naziv="DomainObject.PoslovniBrojDokumenta_1">St-308/2016-4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MASTER &amp; CO. d.o.o. za trgovinu, turizam, ugostiteljstvo, promet i usluge</izvorni_sadrzaj>
    <derivirana_varijabla naziv="DomainObject.Predmet.ProtustrankaIDrugi_1">MASTER &amp; CO. d.o.o. za trgovinu, turizam, ugostiteljstvo,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MASTER &amp; CO. d.o.o. za trgovinu, turizam, ugostiteljstvo, promet i usluge, OIB 35712298029, Dinarska 7, 21000 Split</izvorni_sadrzaj>
    <derivirana_varijabla naziv="DomainObject.Predmet.ProtustrankaIDrugiAdressOIB_1">MASTER &amp; CO. d.o.o. za trgovinu, turizam, ugostiteljstvo, promet i usluge, OIB 35712298029, Dinarska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&amp; CO. d.o.o. za trgovinu, turizam, ugostiteljstvo, promet i usluge</item>
      <item>FINANCIJSKA AGENCIJA, RC SPLIT</item>
    </izvorni_sadrzaj>
    <derivirana_varijabla naziv="DomainObject.Predmet.SudioniciListNaziv_1">
      <item>MASTER &amp; CO. d.o.o. za trgovinu, turizam, ugostiteljstvo, promet i usluge</item>
      <item>FINANCIJSKA AGENCIJA, RC SPLIT</item>
    </derivirana_varijabla>
  </DomainObject.Predmet.SudioniciListNaziv>
  <DomainObject.Predmet.SudioniciListAdressOIB>
    <izvorni_sadrzaj>
      <item>MASTER &amp; CO. d.o.o. za trgovinu, turizam, ugostiteljstvo, promet i usluge, OIB 35712298029, Dinarska 7,21000 Split</item>
      <item>FINANCIJSKA AGENCIJA, RC SPLIT, OIB 85821130368, Mažuranićevo šetalište 24 b,21000 Split</item>
    </izvorni_sadrzaj>
    <derivirana_varijabla naziv="DomainObject.Predmet.SudioniciListAdressOIB_1">
      <item>MASTER &amp; CO. d.o.o. za trgovinu, turizam, ugostiteljstvo, promet i usluge, OIB 35712298029, Dinarska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35712298029</item>
      <item>, OIB 85821130368</item>
    </izvorni_sadrzaj>
    <derivirana_varijabla naziv="DomainObject.Predmet.SudioniciListNazivOIB_1">
      <item>, OIB 35712298029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1929</properties:Characters>
  <properties:Lines>48</properties:Lines>
  <properties:Paragraphs>16</properties:Paragraphs>
  <properties:TotalTime>339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2016-10-24T10:43:00Z</cp:lastPrinted>
  <dcterms:modified xmlns:xsi="http://www.w3.org/2001/XMLSchema-instance" xsi:type="dcterms:W3CDTF">2016-10-24T10:55:00Z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