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bf41" w14:paraId="e02bf41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Broj: 7/St-2</w:t>
      </w:r>
      <w:r w:rsidR="009D19F4">
        <w:rPr>
          <w:b/>
        </w:rPr>
        <w:t>236</w:t>
      </w:r>
      <w:r w:rsidR="005F2E9C" w:rsidRPr="005F2E9C">
        <w:rPr>
          <w:b/>
        </w:rPr>
        <w:t>/2016-</w:t>
      </w:r>
      <w:r w:rsidR="00473C95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523772">
        <w:t xml:space="preserve">Slavonski Brod,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A41A68">
        <w:t xml:space="preserve"> </w:t>
      </w:r>
      <w:r w:rsidR="009D19F4">
        <w:t>KLEMA SOFTVERSKI SERVISI za računalnu djelatnost, društvo s ograničenom odgovornošću, skraćena tvrtka: KLEMA SOFTVERSKI SERVISI d.o.o., Slavonski Brod, Matije Mesića 44, OIB: 51293002769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9D19F4">
        <w:t>21. rujna</w:t>
      </w:r>
      <w:r w:rsidR="00B65E50">
        <w:t xml:space="preserve"> 2016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9D19F4" w:rsidRPr="009D19F4">
        <w:t>KLEMA SOFTVERSKI SERVISI za računalnu djelatnost, društvo s ograničenom odgovornošću, skraćena tvrtka: KLEMA SOFTVERSKI SERVISI d.o.o., Slavonski Brod, Matije Mesića 44, OIB: 51293002769</w:t>
      </w:r>
      <w:r w:rsidR="00067508">
        <w:t xml:space="preserve">, </w:t>
      </w:r>
      <w:r w:rsidR="00B76165">
        <w:t xml:space="preserve">iznosi </w:t>
      </w:r>
      <w:r w:rsidR="009D19F4">
        <w:t>8.021,53</w:t>
      </w:r>
      <w:r w:rsidR="005B76E3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5151D0">
        <w:t>i</w:t>
      </w:r>
      <w:r w:rsidR="001F1957">
        <w:t xml:space="preserve"> zastupn</w:t>
      </w:r>
      <w:r w:rsidR="009D19F4">
        <w:t>ik</w:t>
      </w:r>
      <w:r w:rsidR="001F1957">
        <w:t xml:space="preserve"> dužnika </w:t>
      </w:r>
      <w:proofErr w:type="spellStart"/>
      <w:r w:rsidR="009D19F4">
        <w:t>Andrew</w:t>
      </w:r>
      <w:proofErr w:type="spellEnd"/>
      <w:r w:rsidR="009D19F4">
        <w:t xml:space="preserve"> </w:t>
      </w:r>
      <w:proofErr w:type="spellStart"/>
      <w:r w:rsidR="009D19F4">
        <w:t>Carll</w:t>
      </w:r>
      <w:proofErr w:type="spellEnd"/>
      <w:r w:rsidR="009D19F4">
        <w:t xml:space="preserve"> Warner iz Sjedinjenih Američkih Država, 6383 </w:t>
      </w:r>
      <w:proofErr w:type="spellStart"/>
      <w:r w:rsidR="009D19F4">
        <w:t>Garvey</w:t>
      </w:r>
      <w:proofErr w:type="spellEnd"/>
      <w:r w:rsidR="009D19F4">
        <w:t xml:space="preserve"> Lane NW, </w:t>
      </w:r>
      <w:proofErr w:type="spellStart"/>
      <w:r w:rsidR="009D19F4">
        <w:t>Acwoerth</w:t>
      </w:r>
      <w:proofErr w:type="spellEnd"/>
      <w:r w:rsidR="009D19F4">
        <w:t>, GA 30101, OIB: 10484298813</w:t>
      </w:r>
      <w:r w:rsidR="00473C95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9D19F4">
        <w:rPr>
          <w:b/>
        </w:rPr>
        <w:t>2236-</w:t>
      </w:r>
      <w:r w:rsidR="000C26C6" w:rsidRPr="00D76AAC">
        <w:rPr>
          <w:b/>
        </w:rPr>
        <w:t>1</w:t>
      </w:r>
      <w:r w:rsidR="005F2E9C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9D19F4">
        <w:t>31. rujna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726" w:rsidR="00DB3726">
      <w:r>
        <w:separator/>
      </w:r>
    </w:p>
  </w:endnote>
  <w:endnote w:id="0" w:type="continuationSeparator">
    <w:p w:rsidRDefault="00DB3726" w:rsidR="00DB3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726" w:rsidR="00DB3726">
      <w:r>
        <w:separator/>
      </w:r>
    </w:p>
  </w:footnote>
  <w:footnote w:id="0" w:type="continuationSeparator">
    <w:p w:rsidRDefault="00DB3726" w:rsidR="00DB37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A765F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6415"/>
    <w:rsid w:val="00801F32"/>
    <w:rsid w:val="008023F7"/>
    <w:rsid w:val="00817C66"/>
    <w:rsid w:val="00834A0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01B62"/>
    <w:rsid w:val="00B17622"/>
    <w:rsid w:val="00B24B41"/>
    <w:rsid w:val="00B31C15"/>
    <w:rsid w:val="00B32948"/>
    <w:rsid w:val="00B402A0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A4271"/>
    <w:rsid w:val="00FA5B78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7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6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6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6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6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7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6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6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6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6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2236</izvorni_sadrzaj>
    <derivirana_varijabla naziv="DomainObject.Predmet.Broj_1">2236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8021.53</izvorni_sadrzaj>
    <derivirana_varijabla naziv="DomainObject.Predmet.InicijalnaVrijednost_1">8021.53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St-2236/2016</izvorni_sadrzaj>
    <derivirana_varijabla naziv="DomainObject.Predmet.OznakaBroj_1">St-2236/2016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KLEMA SOFTVERSKI SERVISI za računalnu djelatnost, društvo s ograničenom odgovornošću</izvorni_sadrzaj>
    <derivirana_varijabla naziv="DomainObject.Predmet.ProtustrankaFormated_1">  KLEMA SOFTVERSKI SERVISI za računalnu djelatnost, društvo s ograničenom odgovornošću</derivirana_varijabla>
  </DomainObject.Predmet.ProtustrankaFormated>
  <DomainObject.Predmet.ProtustrankaFormatedOIB>
    <izvorni_sadrzaj>  KLEMA SOFTVERSKI SERVISI za računalnu djelatnost, društvo s ograničenom odgovornošću, OIB 51293002769</izvorni_sadrzaj>
    <derivirana_varijabla naziv="DomainObject.Predmet.ProtustrankaFormatedOIB_1">  KLEMA SOFTVERSKI SERVISI za računalnu djelatnost, društvo s ograničenom odgovornošću, OIB 51293002769</derivirana_varijabla>
  </DomainObject.Predmet.ProtustrankaFormatedOIB>
  <DomainObject.Predmet.ProtustrankaFormatedWithAdress>
    <izvorni_sadrzaj> KLEMA SOFTVERSKI SERVISI za računalnu djelatnost, društvo s ograničenom odgovornošću, Matije Mesića 44, 35000 Slavonski Brod</izvorni_sadrzaj>
    <derivirana_varijabla naziv="DomainObject.Predmet.ProtustrankaFormatedWithAdress_1"> KLEMA SOFTVERSKI SERVISI za računalnu djelatnost, društvo s ograničenom odgovornošću, Matije Mesića 44, 35000 Slavonski Brod</derivirana_varijabla>
  </DomainObject.Predmet.ProtustrankaFormatedWithAdress>
  <DomainObject.Predmet.ProtustrankaFormatedWithAdressOIB>
    <izvorni_sadrzaj> KLEMA SOFTVERSKI SERVISI za računalnu djelatnost, društvo s ograničenom odgovornošću, OIB 51293002769, Matije Mesića 44, 35000 Slavonski Brod</izvorni_sadrzaj>
    <derivirana_varijabla naziv="DomainObject.Predmet.ProtustrankaFormatedWithAdressOIB_1"> KLEMA SOFTVERSKI SERVISI za računalnu djelatnost, društvo s ograničenom odgovornošću, OIB 51293002769, Matije Mesića 44, 35000 Slavonski Brod</derivirana_varijabla>
  </DomainObject.Predmet.ProtustrankaFormatedWithAdressOIB>
  <DomainObject.Predmet.ProtustrankaWithAdress>
    <izvorni_sadrzaj>KLEMA SOFTVERSKI SERVISI za računalnu djelatnost, društvo s ograničenom odgovornošću Matije Mesića 44, 35000 Slavonski Brod</izvorni_sadrzaj>
    <derivirana_varijabla naziv="DomainObject.Predmet.ProtustrankaWithAdress_1">KLEMA SOFTVERSKI SERVISI za računalnu djelatnost, društvo s ograničenom odgovornošću Matije Mesića 44, 35000 Slavonski Brod</derivirana_varijabla>
  </DomainObject.Predmet.ProtustrankaWithAdress>
  <DomainObject.Predmet.ProtustrankaWithAdressOIB>
    <izvorni_sadrzaj>KLEMA SOFTVERSKI SERVISI za računalnu djelatnost, društvo s ograničenom odgovornošću, OIB 51293002769, Matije Mesića 44, 35000 Slavonski Brod</izvorni_sadrzaj>
    <derivirana_varijabla naziv="DomainObject.Predmet.ProtustrankaWithAdressOIB_1">KLEMA SOFTVERSKI SERVISI za računalnu djelatnost, društvo s ograničenom odgovornošću, OIB 51293002769, Matije Mesića 44, 35000 Slavonski Brod</derivirana_varijabla>
  </DomainObject.Predmet.ProtustrankaWithAdressOIB>
  <DomainObject.Predmet.ProtustrankaNazivFormated>
    <izvorni_sadrzaj>KLEMA SOFTVERSKI SERVISI za računalnu djelatnost, društvo s ograničenom odgovornošću</izvorni_sadrzaj>
    <derivirana_varijabla naziv="DomainObject.Predmet.ProtustrankaNazivFormated_1">KLEMA SOFTVERSKI SERVISI za računalnu djelatnost, društvo s ograničenom odgovornošću</derivirana_varijabla>
  </DomainObject.Predmet.ProtustrankaNazivFormated>
  <DomainObject.Predmet.ProtustrankaNazivFormatedOIB>
    <izvorni_sadrzaj>KLEMA SOFTVERSKI SERVISI za računalnu djelatnost, društvo s ograničenom odgovornošću, OIB 51293002769</izvorni_sadrzaj>
    <derivirana_varijabla naziv="DomainObject.Predmet.ProtustrankaNazivFormatedOIB_1">KLEMA SOFTVERSKI SERVISI za računalnu djelatnost, društvo s ograničenom odgovornošću, OIB 51293002769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KLEMA SOFTVERSKI SERVISI za računalnu djelatnost, društvo s ograničenom odgovornošću</item>
    </izvorni_sadrzaj>
    <derivirana_varijabla naziv="DomainObject.Predmet.ProtuStrankaListFormated_1">
      <item>KLEMA SOFTVERSKI SERVISI za računalnu djelatnost, društvo s ograničenom odgovornošću</item>
    </derivirana_varijabla>
  </DomainObject.Predmet.ProtuStrankaListFormated>
  <DomainObject.Predmet.ProtuStrankaListFormatedOIB>
    <izvorni_sadrzaj>
      <item>KLEMA SOFTVERSKI SERVISI za računalnu djelatnost, društvo s ograničenom odgovornošću, OIB 51293002769</item>
    </izvorni_sadrzaj>
    <derivirana_varijabla naziv="DomainObject.Predmet.ProtuStrankaListFormatedOIB_1">
      <item>KLEMA SOFTVERSKI SERVISI za računalnu djelatnost, društvo s ograničenom odgovornošću, OIB 51293002769</item>
    </derivirana_varijabla>
  </DomainObject.Predmet.ProtuStrankaListFormatedOIB>
  <DomainObject.Predmet.ProtuStrankaListFormatedWithAdress>
    <izvorni_sadrzaj>
      <item>KLEMA SOFTVERSKI SERVISI za računalnu djelatnost, društvo s ograničenom odgovornošću, Matije Mesića 44, 35000 Slavonski Brod</item>
    </izvorni_sadrzaj>
    <derivirana_varijabla naziv="DomainObject.Predmet.ProtuStrankaListFormatedWithAdress_1">
      <item>KLEMA SOFTVERSKI SERVISI za računalnu djelatnost, društvo s ograničenom odgovornošću, Matije Mesića 44, 35000 Slavonski Brod</item>
    </derivirana_varijabla>
  </DomainObject.Predmet.ProtuStrankaListFormatedWithAdress>
  <DomainObject.Predmet.ProtuStrankaListFormatedWithAdressOIB>
    <izvorni_sadrzaj>
      <item>KLEMA SOFTVERSKI SERVISI za računalnu djelatnost, društvo s ograničenom odgovornošću, OIB 51293002769, Matije Mesića 44, 35000 Slavonski Brod</item>
    </izvorni_sadrzaj>
    <derivirana_varijabla naziv="DomainObject.Predmet.ProtuStrankaListFormatedWithAdressOIB_1">
      <item>KLEMA SOFTVERSKI SERVISI za računalnu djelatnost, društvo s ograničenom odgovornošću, OIB 51293002769, Matije Mesića 44, 35000 Slavonski Brod</item>
    </derivirana_varijabla>
  </DomainObject.Predmet.ProtuStrankaListFormatedWithAdressOIB>
  <DomainObject.Predmet.ProtuStrankaListNazivFormated>
    <izvorni_sadrzaj>
      <item>KLEMA SOFTVERSKI SERVISI za računalnu djelatnost, društvo s ograničenom odgovornošću</item>
    </izvorni_sadrzaj>
    <derivirana_varijabla naziv="DomainObject.Predmet.ProtuStrankaListNazivFormated_1">
      <item>KLEMA SOFTVERSKI SERVISI za računalnu djelatnost, društvo s ograničenom odgovornošću</item>
    </derivirana_varijabla>
  </DomainObject.Predmet.ProtuStrankaListNazivFormated>
  <DomainObject.Predmet.ProtuStrankaListNazivFormatedOIB>
    <izvorni_sadrzaj>
      <item>KLEMA SOFTVERSKI SERVISI za računalnu djelatnost, društvo s ograničenom odgovornošću, OIB 51293002769</item>
    </izvorni_sadrzaj>
    <derivirana_varijabla naziv="DomainObject.Predmet.ProtuStrankaListNazivFormatedOIB_1">
      <item>KLEMA SOFTVERSKI SERVISI za računalnu djelatnost, društvo s ograničenom odgovornošću, OIB 51293002769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KLEMA SOFTVERSKI SERVISI za računalnu djelatnost, društvo s ograničenom odgovornošću</izvorni_sadrzaj>
    <derivirana_varijabla naziv="DomainObject.Predmet.ProtustrankaIDrugi_1">KLEMA SOFTVERSKI SERVISI za računalnu djelatnost,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KLEMA SOFTVERSKI SERVISI za računalnu djelatnost, društvo s ograničenom odgovornošću, OIB 51293002769, Matije Mesića 44, 35000 Slavonski Brod</izvorni_sadrzaj>
    <derivirana_varijabla naziv="DomainObject.Predmet.ProtustrankaIDrugiAdressOIB_1">KLEMA SOFTVERSKI SERVISI za računalnu djelatnost, društvo s ograničenom odgovornošću, OIB 51293002769, Matije Mesića 44,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KLEMA SOFTVERSKI SERVISI za računalnu djelatnost, društvo s ograničenom odgovornošću</item>
    </izvorni_sadrzaj>
    <derivirana_varijabla naziv="DomainObject.Predmet.SudioniciListNaziv_1">
      <item>Financijska agencija</item>
      <item>KLEMA SOFTVERSKI SERVISI za računalnu djelatnost,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KLEMA SOFTVERSKI SERVISI za računalnu djelatnost, društvo s ograničenom odgovornošću, OIB 51293002769, Matije Mesića 44,35000 Slavonski Brod</item>
    </izvorni_sadrzaj>
    <derivirana_varijabla naziv="DomainObject.Predmet.SudioniciListAdressOIB_1">
      <item>Financijska agencija, OIB 85821130368, Ulica grada Vukovara 70,10000 Zagreb</item>
      <item>KLEMA SOFTVERSKI SERVISI za računalnu djelatnost, društvo s ograničenom odgovornošću, OIB 51293002769, Matije Mesića 44,35000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51293002769</item>
    </izvorni_sadrzaj>
    <derivirana_varijabla naziv="DomainObject.Predmet.SudioniciListNazivOIB_1">
      <item>, OIB 85821130368</item>
      <item>, OIB 51293002769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2342</properties:Characters>
  <properties:Lines>59</properties:Lines>
  <properties:Paragraphs>19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2016-09-21T05:39:00Z</dcterms:created>
  <dc:creator>Korisnik</dc:creator>
  <cp:lastModifiedBy>wsadmin</cp:lastModifiedBy>
  <cp:lastPrinted>2016-08-30T09:17:00Z</cp:lastPrinted>
  <dcterms:modified xmlns:xsi="http://www.w3.org/2001/XMLSchema-instance" xsi:type="dcterms:W3CDTF">2016-09-21T10:56:00Z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