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7f2f" w14:paraId="4e97f2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1127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77107">
        <w:rPr>
          <w:lang w:val="hr-HR"/>
        </w:rPr>
        <w:t>OZI d.o.o. Split Ruđera Boškovića 13</w:t>
      </w:r>
      <w:r w:rsidR="000467BE">
        <w:rPr>
          <w:lang w:val="hr-HR"/>
        </w:rPr>
        <w:t xml:space="preserve">, OIB: </w:t>
      </w:r>
      <w:r w:rsidR="00D77107">
        <w:rPr>
          <w:lang w:val="hr-HR"/>
        </w:rPr>
        <w:t>38032533221</w:t>
      </w:r>
      <w:r w:rsidR="000467BE">
        <w:rPr>
          <w:lang w:val="hr-HR"/>
        </w:rPr>
        <w:t>, MBS: 060</w:t>
      </w:r>
      <w:r w:rsidR="00D77107">
        <w:rPr>
          <w:lang w:val="hr-HR"/>
        </w:rPr>
        <w:t>025653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77107">
        <w:rPr>
          <w:lang w:val="hr-HR"/>
        </w:rPr>
        <w:t>OZI d.o.o. Split Ruđera Boškovića 13, OIB: 38032533221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77107">
        <w:rPr>
          <w:lang w:val="hr-HR"/>
        </w:rPr>
        <w:t>4.583,87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9179D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7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17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17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17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St-1127/2015</izvorni_sadrzaj>
    <derivirana_varijabla naziv="DomainObject.Predmet.OznakaBroj_1">St-1127/2015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 d.o.o. za trgovinu, prijevoz i usluge, usluge u vanjskotrgovinskom prometu</izvorni_sadrzaj>
    <derivirana_varijabla naziv="DomainObject.Predmet.ProtustrankaFormated_1">  OZI d.o.o. za trgovinu, prijevoz i usluge, usluge u vanjskotrgovinskom prometu</derivirana_varijabla>
  </DomainObject.Predmet.ProtustrankaFormated>
  <DomainObject.Predmet.ProtustrankaFormatedOIB>
    <izvorni_sadrzaj>  OZI d.o.o. za trgovinu, prijevoz i usluge, usluge u vanjskotrgovinskom prometu, OIB 38032533221</izvorni_sadrzaj>
    <derivirana_varijabla naziv="DomainObject.Predmet.ProtustrankaFormatedOIB_1">  OZI d.o.o. za trgovinu, prijevoz i usluge, usluge u vanjskotrgovinskom prometu, OIB 38032533221</derivirana_varijabla>
  </DomainObject.Predmet.ProtustrankaFormatedOIB>
  <DomainObject.Predmet.ProtustrankaFormatedWithAdress>
    <izvorni_sadrzaj> OZI d.o.o. za trgovinu, prijevoz i usluge, usluge u vanjskotrgovinskom prometu, Ruđera Boškovića 13, 21000 Split</izvorni_sadrzaj>
    <derivirana_varijabla naziv="DomainObject.Predmet.ProtustrankaFormatedWithAdress_1"> OZI d.o.o. za trgovinu, prijevoz i usluge, usluge u vanjskotrgovinskom prometu, Ruđera Boškovića 13, 21000 Split</derivirana_varijabla>
  </DomainObject.Predmet.ProtustrankaFormatedWithAdress>
  <DomainObject.Predmet.ProtustrankaFormatedWithAdressOIB>
    <izvorni_sadrzaj> OZI d.o.o. za trgovinu, prijevoz i usluge, usluge u vanjskotrgovinskom prometu, OIB 38032533221, Ruđera Boškovića 13, 21000 Split</izvorni_sadrzaj>
    <derivirana_varijabla naziv="DomainObject.Predmet.ProtustrankaFormatedWithAdressOIB_1"> OZI d.o.o. za trgovinu, prijevoz i usluge, usluge u vanjskotrgovinskom prometu, OIB 38032533221, Ruđera Boškovića 13, 21000 Split</derivirana_varijabla>
  </DomainObject.Predmet.ProtustrankaFormatedWithAdressOIB>
  <DomainObject.Predmet.ProtustrankaWithAdress>
    <izvorni_sadrzaj>OZI d.o.o. za trgovinu, prijevoz i usluge, usluge u vanjskotrgovinskom prometu Ruđera Boškovića 13, 21000 Split</izvorni_sadrzaj>
    <derivirana_varijabla naziv="DomainObject.Predmet.ProtustrankaWithAdress_1">OZI d.o.o. za trgovinu, prijevoz i usluge, usluge u vanjskotrgovinskom prometu Ruđera Boškovića 13, 21000 Split</derivirana_varijabla>
  </DomainObject.Predmet.ProtustrankaWithAdress>
  <DomainObject.Predmet.ProtustrankaWithAdressOIB>
    <izvorni_sadrzaj>OZI d.o.o. za trgovinu, prijevoz i usluge, usluge u vanjskotrgovinskom prometu, OIB 38032533221, Ruđera Boškovića 13, 21000 Split</izvorni_sadrzaj>
    <derivirana_varijabla naziv="DomainObject.Predmet.ProtustrankaWithAdressOIB_1">OZI d.o.o. za trgovinu, prijevoz i usluge, usluge u vanjskotrgovinskom prometu, OIB 38032533221, Ruđera Boškovića 13, 21000 Split</derivirana_varijabla>
  </DomainObject.Predmet.ProtustrankaWithAdressOIB>
  <DomainObject.Predmet.ProtustrankaNazivFormated>
    <izvorni_sadrzaj>OZI d.o.o. za trgovinu, prijevoz i usluge, usluge u vanjskotrgovinskom prometu</izvorni_sadrzaj>
    <derivirana_varijabla naziv="DomainObject.Predmet.ProtustrankaNazivFormated_1">OZI d.o.o. za trgovinu, prijevoz i usluge, usluge u vanjskotrgovinskom prometu</derivirana_varijabla>
  </DomainObject.Predmet.ProtustrankaNazivFormated>
  <DomainObject.Predmet.ProtustrankaNazivFormatedOIB>
    <izvorni_sadrzaj>OZI d.o.o. za trgovinu, prijevoz i usluge, usluge u vanjskotrgovinskom prometu, OIB 38032533221</izvorni_sadrzaj>
    <derivirana_varijabla naziv="DomainObject.Predmet.ProtustrankaNazivFormatedOIB_1">OZI d.o.o. za trgovinu, prijevoz i usluge, usluge u vanjskotrgovinskom prometu, OIB 38032533221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4583.87</izvorni_sadrzaj>
    <derivirana_varijabla naziv="DomainObject.Predmet.TrenutnaVrijednost_1">4583.87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OZI d.o.o. za trgovinu, prijevoz i usluge, usluge u vanjskotrgovinskom prometu</item>
    </izvorni_sadrzaj>
    <derivirana_varijabla naziv="DomainObject.Predmet.ProtuStrankaListFormated_1">
      <item>OZI d.o.o. za trgovinu, prijevoz i usluge, usluge u vanjskotrgovinskom prometu</item>
    </derivirana_varijabla>
  </DomainObject.Predmet.ProtuStrankaListFormated>
  <DomainObject.Predmet.ProtuStrankaListFormatedOIB>
    <izvorni_sadrzaj>
      <item>OZI d.o.o. za trgovinu, prijevoz i usluge, usluge u vanjskotrgovinskom prometu, OIB 38032533221</item>
    </izvorni_sadrzaj>
    <derivirana_varijabla naziv="DomainObject.Predmet.ProtuStrankaListFormatedOIB_1">
      <item>OZI d.o.o. za trgovinu, prijevoz i usluge, usluge u vanjskotrgovinskom prometu, OIB 38032533221</item>
    </derivirana_varijabla>
  </DomainObject.Predmet.ProtuStrankaListFormatedOIB>
  <DomainObject.Predmet.ProtuStrankaListFormatedWithAdress>
    <izvorni_sadrzaj>
      <item>OZI d.o.o. za trgovinu, prijevoz i usluge, usluge u vanjskotrgovinskom prometu, Ruđera Boškovića 13, 21000 Split</item>
    </izvorni_sadrzaj>
    <derivirana_varijabla naziv="DomainObject.Predmet.ProtuStrankaListFormatedWithAdress_1">
      <item>OZI d.o.o. za trgovinu, prijevoz i usluge, usluge u vanjskotrgovinskom prometu, Ruđera Boškovića 13, 21000 Split</item>
    </derivirana_varijabla>
  </DomainObject.Predmet.ProtuStrankaListFormatedWithAdress>
  <DomainObject.Predmet.ProtuStrankaListFormatedWithAdressOIB>
    <izvorni_sadrzaj>
      <item>OZI d.o.o. za trgovinu, prijevoz i usluge, usluge u vanjskotrgovinskom prometu, OIB 38032533221, Ruđera Boškovića 13, 21000 Split</item>
    </izvorni_sadrzaj>
    <derivirana_varijabla naziv="DomainObject.Predmet.ProtuStrankaListFormatedWithAdressOIB_1">
      <item>OZI d.o.o. za trgovinu, prijevoz i usluge, usluge u vanjskotrgovinskom prometu, OIB 38032533221, Ruđera Boškovića 13, 21000 Split</item>
    </derivirana_varijabla>
  </DomainObject.Predmet.ProtuStrankaListFormatedWithAdressOIB>
  <DomainObject.Predmet.ProtuStrankaListNazivFormated>
    <izvorni_sadrzaj>
      <item>OZI d.o.o. za trgovinu, prijevoz i usluge, usluge u vanjskotrgovinskom prometu</item>
    </izvorni_sadrzaj>
    <derivirana_varijabla naziv="DomainObject.Predmet.ProtuStrankaListNazivFormated_1">
      <item>OZI d.o.o. za trgovinu, prijevoz i usluge, usluge u vanjskotrgovinskom prometu</item>
    </derivirana_varijabla>
  </DomainObject.Predmet.ProtuStrankaListNazivFormated>
  <DomainObject.Predmet.ProtuStrankaListNazivFormatedOIB>
    <izvorni_sadrzaj>
      <item>OZI d.o.o. za trgovinu, prijevoz i usluge, usluge u vanjskotrgovinskom prometu, OIB 38032533221</item>
    </izvorni_sadrzaj>
    <derivirana_varijabla naziv="DomainObject.Predmet.ProtuStrankaListNazivFormatedOIB_1">
      <item>OZI d.o.o. za trgovinu, prijevoz i usluge, usluge u vanjskotrgovinskom prometu, OIB 38032533221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OZI d.o.o. za trgovinu, prijevoz i usluge, usluge u vanjskotrgovinskom prometu</izvorni_sadrzaj>
    <derivirana_varijabla naziv="DomainObject.Predmet.ProtustrankaIDrugi_1">OZI d.o.o. za trgovinu, prijevoz i usluge, usluge u vanjskotrgovinskom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OZI d.o.o. za trgovinu, prijevoz i usluge, usluge u vanjskotrgovinskom prometu, OIB 38032533221, Ruđera Boškovića 13, 21000 Split</izvorni_sadrzaj>
    <derivirana_varijabla naziv="DomainObject.Predmet.ProtustrankaIDrugiAdressOIB_1">OZI d.o.o. za trgovinu, prijevoz i usluge, usluge u vanjskotrgovinskom prometu, OIB 38032533221, Ruđera Boškovića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 d.o.o. za trgovinu, prijevoz i usluge, usluge u vanjskotrgovinskom prometu</item>
      <item>FINANCIJSKA AGENCIJA, RC SPLIT</item>
    </izvorni_sadrzaj>
    <derivirana_varijabla naziv="DomainObject.Predmet.SudioniciListNaziv_1">
      <item>OZI d.o.o. za trgovinu, prijevoz i usluge, usluge u vanjskotrgovinskom prometu</item>
      <item>FINANCIJSKA AGENCIJA, RC SPLIT</item>
    </derivirana_varijabla>
  </DomainObject.Predmet.SudioniciListNaziv>
  <DomainObject.Predmet.SudioniciListAdressOIB>
    <izvorni_sadrzaj>
      <item>OZI d.o.o. za trgovinu, prijevoz i usluge, usluge u vanjskotrgovinskom prometu, OIB 38032533221, Ruđera Boškovića 13,21000 Split</item>
      <item>FINANCIJSKA AGENCIJA, RC SPLIT, OIB 85821130368, Mažuranićevo šetalište 24 b,21000 Split</item>
    </izvorni_sadrzaj>
    <derivirana_varijabla naziv="DomainObject.Predmet.SudioniciListAdressOIB_1">
      <item>OZI d.o.o. za trgovinu, prijevoz i usluge, usluge u vanjskotrgovinskom prometu, OIB 38032533221, Ruđera Boškovića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38032533221</item>
      <item>, OIB 85821130368</item>
    </izvorni_sadrzaj>
    <derivirana_varijabla naziv="DomainObject.Predmet.SudioniciListNazivOIB_1">
      <item>, OIB 38032533221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F90EA-72CA-484E-B695-90F2E7E71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1741</properties:Characters>
  <properties:Lines>49</properties:Lines>
  <properties:Paragraphs>16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2015-11-13T10:45:00Z</cp:lastPrinted>
  <dcterms:modified xmlns:xsi="http://www.w3.org/2001/XMLSchema-instance" xsi:type="dcterms:W3CDTF">2015-11-13T10:45:00Z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