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97de" w14:paraId="abf97d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930E47">
        <w:rPr>
          <w:rStyle w:val="Naglaeno"/>
          <w:b w:val="false"/>
        </w:rPr>
        <w:t>4</w:t>
      </w:r>
      <w:r w:rsidR="004E39CC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4E39CC">
        <w:t>YASSER TRADE društvo s ograničenom odgovornošću za trgovinu i usluge, Bilje, Kralja Zvonimira 61, MBS 030168229</w:t>
      </w:r>
      <w:r w:rsidR="00331402">
        <w:t xml:space="preserve">, OIB: </w:t>
      </w:r>
      <w:r w:rsidR="003D2AE6">
        <w:t>31400271243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56125">
        <w:t>2</w:t>
      </w:r>
      <w:r w:rsidR="003D2AE6">
        <w:t>5</w:t>
      </w:r>
      <w:r w:rsidR="000408AE">
        <w:t xml:space="preserve">. </w:t>
      </w:r>
      <w:r w:rsidR="00297848">
        <w:t>rujn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3D2AE6">
        <w:t>YASSER TRADE društvo s ograničenom odgovornošću za trgovinu i usluge, Bilje, Kralja Zvonimira 61, MBS 030168229, OIB: 31400271243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3D2AE6">
        <w:t>111.196,40</w:t>
      </w:r>
      <w:r w:rsidR="00F528AF">
        <w:t xml:space="preserve"> </w:t>
      </w:r>
      <w:r>
        <w:t>kn</w:t>
      </w:r>
      <w:r w:rsidR="0074540E">
        <w:t xml:space="preserve"> na dan </w:t>
      </w:r>
      <w:r w:rsidR="003D2AE6">
        <w:t>20</w:t>
      </w:r>
      <w:r w:rsidR="0074540E">
        <w:t>.09.2017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>direktor dužnika YASSER KAMALALDIN ABDELHADY MAHMOUD, Mađarska, 8600 Siófok, Koch Robert utca 9</w:t>
      </w:r>
      <w:r w:rsidR="00D71700">
        <w:t xml:space="preserve">, </w:t>
      </w:r>
      <w:r w:rsidR="00AE66C9">
        <w:t xml:space="preserve">OIB </w:t>
      </w:r>
      <w:r w:rsidR="00EF78F4">
        <w:t>52120512748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253FF">
        <w:t>4</w:t>
      </w:r>
      <w:r w:rsidR="00166BF6">
        <w:t>18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253FF">
        <w:t>2</w:t>
      </w:r>
      <w:r w:rsidR="00166BF6">
        <w:t>5</w:t>
      </w:r>
      <w:r w:rsidR="005B3A79" w:rsidRPr="005B3A79">
        <w:t xml:space="preserve">. rujna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B3A79">
        <w:t>1</w:t>
      </w:r>
      <w:r w:rsidR="00166BF6">
        <w:t>8</w:t>
      </w:r>
      <w:r w:rsidR="005B3A79">
        <w:t>/10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3F96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3F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3F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F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F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3F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3F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F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F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St-1418/2017</izvorni_sadrzaj>
    <derivirana_varijabla naziv="DomainObject.Predmet.OznakaBroj_1">St-1418/2017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YASSER TRADE društvo s ograničenom odgovornošću za trgovinu i usluge</izvorni_sadrzaj>
    <derivirana_varijabla naziv="DomainObject.Predmet.ProtustrankaFormated_1">  YASSER TRADE društvo s ograničenom odgovornošću za trgovinu i usluge</derivirana_varijabla>
  </DomainObject.Predmet.ProtustrankaFormated>
  <DomainObject.Predmet.ProtustrankaFormatedOIB>
    <izvorni_sadrzaj>  YASSER TRADE društvo s ograničenom odgovornošću za trgovinu i usluge, OIB 31400271243</izvorni_sadrzaj>
    <derivirana_varijabla naziv="DomainObject.Predmet.ProtustrankaFormatedOIB_1">  YASSER TRADE društvo s ograničenom odgovornošću za trgovinu i usluge, OIB 31400271243</derivirana_varijabla>
  </DomainObject.Predmet.ProtustrankaFormatedOIB>
  <DomainObject.Predmet.ProtustrankaFormatedWithAdress>
    <izvorni_sadrzaj> YASSER TRADE društvo s ograničenom odgovornošću za trgovinu i usluge, Kralja Zvonimira 61, 31327 Bilje</izvorni_sadrzaj>
    <derivirana_varijabla naziv="DomainObject.Predmet.ProtustrankaFormatedWithAdress_1"> YASSER TRADE društvo s ograničenom odgovornošću za trgovinu i usluge, Kralja Zvonimira 61, 31327 Bilje</derivirana_varijabla>
  </DomainObject.Predmet.ProtustrankaFormatedWithAdress>
  <DomainObject.Predmet.ProtustrankaFormatedWithAdressOIB>
    <izvorni_sadrzaj> YASSER TRADE društvo s ograničenom odgovornošću za trgovinu i usluge, OIB 31400271243, Kralja Zvonimira 61, 31327 Bilje</izvorni_sadrzaj>
    <derivirana_varijabla naziv="DomainObject.Predmet.ProtustrankaFormatedWithAdressOIB_1"> YASSER TRADE društvo s ograničenom odgovornošću za trgovinu i usluge, OIB 31400271243, Kralja Zvonimira 61, 31327 Bilje</derivirana_varijabla>
  </DomainObject.Predmet.ProtustrankaFormatedWithAdressOIB>
  <DomainObject.Predmet.ProtustrankaWithAdress>
    <izvorni_sadrzaj>YASSER TRADE društvo s ograničenom odgovornošću za trgovinu i usluge Kralja Zvonimira 61, 31327 Bilje</izvorni_sadrzaj>
    <derivirana_varijabla naziv="DomainObject.Predmet.ProtustrankaWithAdress_1">YASSER TRADE društvo s ograničenom odgovornošću za trgovinu i usluge Kralja Zvonimira 61, 31327 Bilje</derivirana_varijabla>
  </DomainObject.Predmet.ProtustrankaWithAdress>
  <DomainObject.Predmet.ProtustrankaWithAdressOIB>
    <izvorni_sadrzaj>YASSER TRADE društvo s ograničenom odgovornošću za trgovinu i usluge, OIB 31400271243, Kralja Zvonimira 61, 31327 Bilje</izvorni_sadrzaj>
    <derivirana_varijabla naziv="DomainObject.Predmet.ProtustrankaWithAdressOIB_1">YASSER TRADE društvo s ograničenom odgovornošću za trgovinu i usluge, OIB 31400271243, Kralja Zvonimira 61, 31327 Bilje</derivirana_varijabla>
  </DomainObject.Predmet.ProtustrankaWithAdressOIB>
  <DomainObject.Predmet.ProtustrankaNazivFormated>
    <izvorni_sadrzaj>YASSER TRADE društvo s ograničenom odgovornošću za trgovinu i usluge</izvorni_sadrzaj>
    <derivirana_varijabla naziv="DomainObject.Predmet.ProtustrankaNazivFormated_1">YASSER TRADE društvo s ograničenom odgovornošću za trgovinu i usluge</derivirana_varijabla>
  </DomainObject.Predmet.ProtustrankaNazivFormated>
  <DomainObject.Predmet.ProtustrankaNazivFormatedOIB>
    <izvorni_sadrzaj>YASSER TRADE društvo s ograničenom odgovornošću za trgovinu i usluge, OIB 31400271243</izvorni_sadrzaj>
    <derivirana_varijabla naziv="DomainObject.Predmet.ProtustrankaNazivFormatedOIB_1">YASSER TRADE društvo s ograničenom odgovornošću za trgovinu i usluge, OIB 31400271243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YASSER TRADE društvo s ograničenom odgovornošću za trgovinu i usluge</item>
    </izvorni_sadrzaj>
    <derivirana_varijabla naziv="DomainObject.Predmet.ProtuStrankaListFormated_1">
      <item>YASSER TRADE društvo s ograničenom odgovornošću za trgovinu i usluge</item>
    </derivirana_varijabla>
  </DomainObject.Predmet.ProtuStrankaListFormated>
  <DomainObject.Predmet.ProtuStrankaListFormatedOIB>
    <izvorni_sadrzaj>
      <item>YASSER TRADE društvo s ograničenom odgovornošću za trgovinu i usluge, OIB 31400271243</item>
    </izvorni_sadrzaj>
    <derivirana_varijabla naziv="DomainObject.Predmet.ProtuStrankaListFormatedOIB_1">
      <item>YASSER TRADE društvo s ograničenom odgovornošću za trgovinu i usluge, OIB 31400271243</item>
    </derivirana_varijabla>
  </DomainObject.Predmet.ProtuStrankaListFormatedOIB>
  <DomainObject.Predmet.ProtuStrankaListFormatedWithAdress>
    <izvorni_sadrzaj>
      <item>YASSER TRADE društvo s ograničenom odgovornošću za trgovinu i usluge, Kralja Zvonimira 61, 31327 Bilje</item>
    </izvorni_sadrzaj>
    <derivirana_varijabla naziv="DomainObject.Predmet.ProtuStrankaListFormatedWithAdress_1">
      <item>YASSER TRADE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YASSER TRADE društvo s ograničenom odgovornošću za trgovinu i usluge, OIB 31400271243, Kralja Zvonimira 61, 31327 Bilje</item>
    </izvorni_sadrzaj>
    <derivirana_varijabla naziv="DomainObject.Predmet.ProtuStrankaListFormatedWithAdressOIB_1">
      <item>YASSER TRADE društvo s ograničenom odgovornošću za trgovinu i usluge, OIB 31400271243, Kralja Zvonimira 61, 31327 Bilje</item>
    </derivirana_varijabla>
  </DomainObject.Predmet.ProtuStrankaListFormatedWithAdressOIB>
  <DomainObject.Predmet.ProtuStrankaListNazivFormated>
    <izvorni_sadrzaj>
      <item>YASSER TRADE društvo s ograničenom odgovornošću za trgovinu i usluge</item>
    </izvorni_sadrzaj>
    <derivirana_varijabla naziv="DomainObject.Predmet.ProtuStrankaListNazivFormated_1">
      <item>YASSER TRADE društvo s ograničenom odgovornošću za trgovinu i usluge</item>
    </derivirana_varijabla>
  </DomainObject.Predmet.ProtuStrankaListNazivFormated>
  <DomainObject.Predmet.ProtuStrankaListNazivFormatedOIB>
    <izvorni_sadrzaj>
      <item>YASSER TRADE društvo s ograničenom odgovornošću za trgovinu i usluge, OIB 31400271243</item>
    </izvorni_sadrzaj>
    <derivirana_varijabla naziv="DomainObject.Predmet.ProtuStrankaListNazivFormatedOIB_1">
      <item>YASSER TRADE društvo s ograničenom odgovornošću za trgovinu i usluge, OIB 31400271243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YASSER TRADE društvo s ograničenom odgovornošću za trgovinu i usluge</izvorni_sadrzaj>
    <derivirana_varijabla naziv="DomainObject.Predmet.ProtustrankaIDrugi_1">YASSER TRADE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YASSER TRADE društvo s ograničenom odgovornošću za trgovinu i usluge, OIB 31400271243, Kralja Zvonimira 61, 31327 Bilje</izvorni_sadrzaj>
    <derivirana_varijabla naziv="DomainObject.Predmet.ProtustrankaIDrugiAdressOIB_1">YASSER TRADE društvo s ograničenom odgovornošću za trgovinu i usluge, OIB 31400271243,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YASSER TRADE društvo s ograničenom odgovornošću za trgovinu i usluge</item>
    </izvorni_sadrzaj>
    <derivirana_varijabla naziv="DomainObject.Predmet.SudioniciListNaziv_1">
      <item>FINA RC OSIJEK</item>
      <item>YASSER TRADE društvo s ograničenom odgovornošću za trgovinu i usluge</item>
    </derivirana_varijabla>
  </DomainObject.Predmet.SudioniciListNaziv>
  <DomainObject.Predmet.SudioniciListAdressOIB>
    <izvorni_sadrzaj>
      <item>FINA RC OSIJEK, OIB 85821130368</item>
      <item>YASSER TRADE društvo s ograničenom odgovornošću za trgovinu i usluge, OIB 31400271243, Kralja Zvonimira 61,31327 Bilje</item>
    </izvorni_sadrzaj>
    <derivirana_varijabla naziv="DomainObject.Predmet.SudioniciListAdressOIB_1">
      <item>FINA RC OSIJEK, OIB 85821130368</item>
      <item>YASSER TRADE društvo s ograničenom odgovornošću za trgovinu i usluge, OIB 31400271243,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31400271243</item>
    </izvorni_sadrzaj>
    <derivirana_varijabla naziv="DomainObject.Predmet.SudioniciListNazivOIB_1">
      <item>, OIB 85821130368</item>
      <item>, OIB 31400271243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72789-1A69-489C-B6DA-ED3B1CFDC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420</properties:Words>
  <properties:Characters>2246</properties:Characters>
  <properties:Lines>52</properties:Lines>
  <properties:Paragraphs>16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2017-09-25T09:00:00Z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