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f00d" w14:paraId="afaf00d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664386">
        <w:rPr>
          <w:bCs/>
          <w:sz w:val="24"/>
          <w:szCs w:val="24"/>
        </w:rPr>
        <w:t>6061/2015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664386" w:rsidRPr="00664386">
        <w:t xml:space="preserve"> </w:t>
      </w:r>
      <w:r w:rsidR="00664386" w:rsidRPr="00664386">
        <w:rPr>
          <w:sz w:val="24"/>
          <w:szCs w:val="24"/>
        </w:rPr>
        <w:t>USAVRŠAVANJE d.o.o., Velika Gorica, Slavka KIolara 3, OIB: 19466359042, MBS: 080662837</w:t>
      </w:r>
      <w:r w:rsidR="00CE5784">
        <w:rPr>
          <w:sz w:val="24"/>
          <w:szCs w:val="24"/>
        </w:rPr>
        <w:t xml:space="preserve">,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CE5784" w:rsidR="00CE5784" w:rsidRPr="00CE578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664386">
        <w:rPr>
          <w:sz w:val="24"/>
          <w:szCs w:val="24"/>
        </w:rPr>
        <w:t xml:space="preserve"> </w:t>
      </w:r>
      <w:r w:rsidR="00664386" w:rsidRPr="00664386">
        <w:rPr>
          <w:sz w:val="24"/>
          <w:szCs w:val="24"/>
        </w:rPr>
        <w:t>USAVRŠAVANJE d.o.o., Velika Gorica, Slavka KIolara 3, OIB: 19466359042, MBS: 080662837</w:t>
      </w:r>
      <w:r w:rsidR="00CE5784" w:rsidRPr="00CE5784">
        <w:rPr>
          <w:sz w:val="24"/>
          <w:szCs w:val="24"/>
        </w:rPr>
        <w:t>.</w:t>
      </w: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 w:rsidRPr="00664386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664386" w:rsidRPr="00664386">
        <w:t xml:space="preserve"> </w:t>
      </w:r>
      <w:r w:rsidR="00664386" w:rsidRPr="00664386">
        <w:rPr>
          <w:sz w:val="24"/>
          <w:szCs w:val="24"/>
        </w:rPr>
        <w:t>USAVRŠAVANJE d.o.o., Velika Gorica, Slavka KIolara 3, OIB: 19466359042, MBS: 080662837</w:t>
      </w:r>
      <w:r w:rsidR="00CE5784" w:rsidRPr="00664386">
        <w:rPr>
          <w:sz w:val="24"/>
          <w:szCs w:val="24"/>
        </w:rPr>
        <w:t>.</w:t>
      </w:r>
    </w:p>
    <w:p w:rsidRDefault="005E2912" w:rsidP="00D74FBE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A56EAA" w:rsidR="005E2912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664386">
        <w:rPr>
          <w:sz w:val="24"/>
          <w:szCs w:val="24"/>
        </w:rPr>
        <w:t>16. ožujka</w:t>
      </w:r>
      <w:r w:rsidR="00CE5784">
        <w:rPr>
          <w:sz w:val="24"/>
          <w:szCs w:val="24"/>
        </w:rPr>
        <w:t xml:space="preserve"> 2016.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664386">
        <w:rPr>
          <w:sz w:val="24"/>
          <w:szCs w:val="24"/>
        </w:rPr>
        <w:t>29. travnja</w:t>
      </w:r>
      <w:r w:rsidR="004D67A4">
        <w:rPr>
          <w:sz w:val="24"/>
          <w:szCs w:val="24"/>
        </w:rPr>
        <w:t xml:space="preserve">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664386">
        <w:rPr>
          <w:sz w:val="24"/>
          <w:szCs w:val="24"/>
        </w:rPr>
        <w:t>527.669,12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r w:rsidR="001850DC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64386" w:rsidP="00A5506D" w:rsidR="00664386">
      <w:pPr>
        <w:jc w:val="both"/>
        <w:rPr>
          <w:i/>
          <w:sz w:val="24"/>
          <w:szCs w:val="24"/>
        </w:rPr>
      </w:pPr>
    </w:p>
    <w:p w:rsidRDefault="00687533" w:rsidP="001850DC" w:rsidR="00687533" w:rsidRPr="00426E51">
      <w:pPr>
        <w:pStyle w:val="Odlomakpopisa"/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664386">
          <w:rPr>
            <w:bCs/>
            <w:sz w:val="24"/>
            <w:szCs w:val="24"/>
          </w:rPr>
          <w:t>6061/2015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850D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0DC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64386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4EA6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0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0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6061</izvorni_sadrzaj>
    <derivirana_varijabla naziv="DomainObject.Predmet.Broj_1">6061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St-6061/2015</izvorni_sadrzaj>
    <derivirana_varijabla naziv="DomainObject.Predmet.OznakaBroj_1">St-6061/2015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USAVRŠAVANJE d.o.o. zastupanog po punomoćniku Simon Gradišnik</izvorni_sadrzaj>
    <derivirana_varijabla naziv="DomainObject.Predmet.ProtustrankaFormated_1">  USAVRŠAVANJE d.o.o. zastupanog po punomoćniku Simon Gradišnik</derivirana_varijabla>
  </DomainObject.Predmet.ProtustrankaFormated>
  <DomainObject.Predmet.ProtustrankaFormatedOIB>
    <izvorni_sadrzaj>  USAVRŠAVANJE d.o.o., OIB 19466359042 zastupanog po punomoćniku Simon Gradišnik</izvorni_sadrzaj>
    <derivirana_varijabla naziv="DomainObject.Predmet.ProtustrankaFormatedOIB_1">  USAVRŠAVANJE d.o.o., OIB 19466359042 zastupanog po punomoćniku Simon Gradišnik</derivirana_varijabla>
  </DomainObject.Predmet.ProtustrankaFormatedOIB>
  <DomainObject.Predmet.ProtustrankaFormatedWithAdress>
    <izvorni_sadrzaj> USAVRŠAVANJE d.o.o., Slavka Kolara 3, 10410 Velika Gorica zastupanog po punomoćniku Simon Gradišnik</izvorni_sadrzaj>
    <derivirana_varijabla naziv="DomainObject.Predmet.ProtustrankaFormatedWithAdress_1"> USAVRŠAVANJE d.o.o., Slavka Kolara 3, 10410 Velika Gorica zastupanog po punomoćniku Simon Gradišnik</derivirana_varijabla>
  </DomainObject.Predmet.ProtustrankaFormatedWithAdress>
  <DomainObject.Predmet.ProtustrankaFormatedWithAdressOIB>
    <izvorni_sadrzaj> USAVRŠAVANJE d.o.o., OIB 19466359042, Slavka Kolara 3, 10410 Velika Gorica zastupanog po punomoćniku Simon Gradišnik</izvorni_sadrzaj>
    <derivirana_varijabla naziv="DomainObject.Predmet.ProtustrankaFormatedWithAdressOIB_1"> USAVRŠAVANJE d.o.o., OIB 19466359042, Slavka Kolara 3, 10410 Velika Gorica zastupanog po punomoćniku Simon Gradišnik</derivirana_varijabla>
  </DomainObject.Predmet.ProtustrankaFormatedWithAdressOIB>
  <DomainObject.Predmet.ProtustrankaWithAdress>
    <izvorni_sadrzaj>USAVRŠAVANJE d.o.o. Slavka Kolara 3, 10410 Velika Gorica</izvorni_sadrzaj>
    <derivirana_varijabla naziv="DomainObject.Predmet.ProtustrankaWithAdress_1">USAVRŠAVANJE d.o.o. Slavka Kolara 3, 10410 Velika Gorica</derivirana_varijabla>
  </DomainObject.Predmet.ProtustrankaWithAdress>
  <DomainObject.Predmet.ProtustrankaWithAdressOIB>
    <izvorni_sadrzaj>USAVRŠAVANJE d.o.o., OIB 19466359042, Slavka Kolara 3, 10410 Velika Gorica</izvorni_sadrzaj>
    <derivirana_varijabla naziv="DomainObject.Predmet.ProtustrankaWithAdressOIB_1">USAVRŠAVANJE d.o.o., OIB 19466359042, Slavka Kolara 3, 10410 Velika Gorica</derivirana_varijabla>
  </DomainObject.Predmet.ProtustrankaWithAdressOIB>
  <DomainObject.Predmet.ProtustrankaNazivFormated>
    <izvorni_sadrzaj>USAVRŠAVANJE d.o.o.</izvorni_sadrzaj>
    <derivirana_varijabla naziv="DomainObject.Predmet.ProtustrankaNazivFormated_1">USAVRŠAVANJE d.o.o.</derivirana_varijabla>
  </DomainObject.Predmet.ProtustrankaNazivFormated>
  <DomainObject.Predmet.ProtustrankaNazivFormatedOIB>
    <izvorni_sadrzaj>USAVRŠAVANJE d.o.o., OIB 19466359042</izvorni_sadrzaj>
    <derivirana_varijabla naziv="DomainObject.Predmet.ProtustrankaNazivFormatedOIB_1">USAVRŠAVANJE d.o.o., OIB 19466359042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USAVRŠAVANJE d.o.o. zastupanog po punomoćniku Simon Gradišnik</item>
    </izvorni_sadrzaj>
    <derivirana_varijabla naziv="DomainObject.Predmet.ProtuStrankaListFormated_1">
      <item>USAVRŠAVANJE d.o.o. zastupanog po punomoćniku Simon Gradišnik</item>
    </derivirana_varijabla>
  </DomainObject.Predmet.ProtuStrankaListFormated>
  <DomainObject.Predmet.ProtuStrankaListFormatedOIB>
    <izvorni_sadrzaj>
      <item>USAVRŠAVANJE d.o.o., OIB 19466359042 zastupanog po punomoćniku Simon Gradišnik</item>
    </izvorni_sadrzaj>
    <derivirana_varijabla naziv="DomainObject.Predmet.ProtuStrankaListFormatedOIB_1">
      <item>USAVRŠAVANJE d.o.o., OIB 19466359042 zastupanog po punomoćniku Simon Gradišnik</item>
    </derivirana_varijabla>
  </DomainObject.Predmet.ProtuStrankaListFormatedOIB>
  <DomainObject.Predmet.ProtuStrankaListFormatedWithAdress>
    <izvorni_sadrzaj>
      <item>USAVRŠAVANJE d.o.o., Slavka Kolara 3, 10410 Velika Gorica zastupanog po punomoćniku Simon Gradišnik</item>
    </izvorni_sadrzaj>
    <derivirana_varijabla naziv="DomainObject.Predmet.ProtuStrankaListFormatedWithAdress_1">
      <item>USAVRŠAVANJE d.o.o., Slavka Kolara 3, 10410 Velika Gorica zastupanog po punomoćniku Simon Gradišnik</item>
    </derivirana_varijabla>
  </DomainObject.Predmet.ProtuStrankaListFormatedWithAdress>
  <DomainObject.Predmet.ProtuStrankaListFormatedWithAdressOIB>
    <izvorni_sadrzaj>
      <item>USAVRŠAVANJE d.o.o., OIB 19466359042, Slavka Kolara 3, 10410 Velika Gorica zastupanog po punomoćniku Simon Gradišnik</item>
    </izvorni_sadrzaj>
    <derivirana_varijabla naziv="DomainObject.Predmet.ProtuStrankaListFormatedWithAdressOIB_1">
      <item>USAVRŠAVANJE d.o.o., OIB 19466359042, Slavka Kolara 3, 10410 Velika Gorica zastupanog po punomoćniku Simon Gradišnik</item>
    </derivirana_varijabla>
  </DomainObject.Predmet.ProtuStrankaListFormatedWithAdressOIB>
  <DomainObject.Predmet.ProtuStrankaListNazivFormated>
    <izvorni_sadrzaj>
      <item>USAVRŠAVANJE d.o.o.</item>
    </izvorni_sadrzaj>
    <derivirana_varijabla naziv="DomainObject.Predmet.ProtuStrankaListNazivFormated_1">
      <item>USAVRŠAVANJE d.o.o.</item>
    </derivirana_varijabla>
  </DomainObject.Predmet.ProtuStrankaListNazivFormated>
  <DomainObject.Predmet.ProtuStrankaListNazivFormatedOIB>
    <izvorni_sadrzaj>
      <item>USAVRŠAVANJE d.o.o., OIB 19466359042</item>
    </izvorni_sadrzaj>
    <derivirana_varijabla naziv="DomainObject.Predmet.ProtuStrankaListNazivFormatedOIB_1">
      <item>USAVRŠAVANJE d.o.o., OIB 19466359042</item>
    </derivirana_varijabla>
  </DomainObject.Predmet.ProtuStrankaListNazivFormatedOIB>
  <DomainObject.Predmet.OstaliListFormated>
    <izvorni_sadrzaj>
      <item>Simon Gradišnik punomoćnik sudionika u postupku USAVRŠAVANJE d.o.o.</item>
    </izvorni_sadrzaj>
    <derivirana_varijabla naziv="DomainObject.Predmet.OstaliListFormated_1">
      <item>Simon Gradišnik punomoćnik sudionika u postupku USAVRŠAVANJE d.o.o.</item>
    </derivirana_varijabla>
  </DomainObject.Predmet.OstaliListFormated>
  <DomainObject.Predmet.OstaliListFormatedOIB>
    <izvorni_sadrzaj>
      <item>Simon Gradišnik, OIB 95224798251 punomoćnik sudionika u postupku USAVRŠAVANJE d.o.o.</item>
    </izvorni_sadrzaj>
    <derivirana_varijabla naziv="DomainObject.Predmet.OstaliListFormatedOIB_1">
      <item>Simon Gradišnik, OIB 95224798251 punomoćnik sudionika u postupku USAVRŠAVANJE d.o.o.</item>
    </derivirana_varijabla>
  </DomainObject.Predmet.OstaliListFormatedOIB>
  <DomainObject.Predmet.OstaliListFormatedWithAdress>
    <izvorni_sadrzaj>
      <item>Simon Gradišnik, Malgajeva Ulica 002, Celje punomoćnik sudionika u postupku USAVRŠAVANJE d.o.o.</item>
    </izvorni_sadrzaj>
    <derivirana_varijabla naziv="DomainObject.Predmet.OstaliListFormatedWithAdress_1">
      <item>Simon Gradišnik, Malgajeva Ulica 002, Celje punomoćnik sudionika u postupku USAVRŠAVANJE d.o.o.</item>
    </derivirana_varijabla>
  </DomainObject.Predmet.OstaliListFormatedWithAdress>
  <DomainObject.Predmet.OstaliListFormatedWithAdressOIB>
    <izvorni_sadrzaj>
      <item>Simon Gradišnik, OIB 95224798251, Malgajeva Ulica 002, Celje punomoćnik sudionika u postupku USAVRŠAVANJE d.o.o.</item>
    </izvorni_sadrzaj>
    <derivirana_varijabla naziv="DomainObject.Predmet.OstaliListFormatedWithAdressOIB_1">
      <item>Simon Gradišnik, OIB 95224798251, Malgajeva Ulica 002, Celje punomoćnik sudionika u postupku USAVRŠAVANJE d.o.o.</item>
    </derivirana_varijabla>
  </DomainObject.Predmet.OstaliListFormatedWithAdressOIB>
  <DomainObject.Predmet.OstaliListNazivFormated>
    <izvorni_sadrzaj>
      <item>Simon Gradišnik</item>
    </izvorni_sadrzaj>
    <derivirana_varijabla naziv="DomainObject.Predmet.OstaliListNazivFormated_1">
      <item>Simon Gradišnik</item>
    </derivirana_varijabla>
  </DomainObject.Predmet.OstaliListNazivFormated>
  <DomainObject.Predmet.OstaliListNazivFormatedOIB>
    <izvorni_sadrzaj>
      <item>Simon Gradišnik, OIB 95224798251</item>
    </izvorni_sadrzaj>
    <derivirana_varijabla naziv="DomainObject.Predmet.OstaliListNazivFormatedOIB_1">
      <item>Simon Gradišnik, OIB 95224798251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USAVRŠAVANJE d.o.o.</izvorni_sadrzaj>
    <derivirana_varijabla naziv="DomainObject.Predmet.ProtustrankaIDrugi_1">USAVRŠAVANJE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USAVRŠAVANJE d.o.o., OIB 19466359042, Slavka Kolara 3, 10410 Velika Gorica</izvorni_sadrzaj>
    <derivirana_varijabla naziv="DomainObject.Predmet.ProtustrankaIDrugiAdressOIB_1">USAVRŠAVANJE d.o.o., OIB 19466359042,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USAVRŠAVANJE d.o.o.</item>
      <item>FINA Regionalni centar Zagreb</item>
      <item>Simon Gradišnik</item>
    </izvorni_sadrzaj>
    <derivirana_varijabla naziv="DomainObject.Predmet.SudioniciListNaziv_1">
      <item>USAVRŠAVANJE d.o.o.</item>
      <item>FINA Regionalni centar Zagreb</item>
      <item>Simon Gradišnik</item>
    </derivirana_varijabla>
  </DomainObject.Predmet.SudioniciListNaziv>
  <DomainObject.Predmet.SudioniciListAdressOIB>
    <izvorni_sadrzaj>
      <item>USAVRŠAVANJE d.o.o., OIB 19466359042, Slavka Kolara 3,10410 Velika Gorica</item>
      <item>FINA Regionalni centar Zagreb, OIB 85821130368, Trg svibanjskih žrtava 1995. 1,10000 Zagreb</item>
      <item>Simon Gradišnik, OIB 95224798251, Malgajeva Ulica 002,Celje</item>
    </izvorni_sadrzaj>
    <derivirana_varijabla naziv="DomainObject.Predmet.SudioniciListAdressOIB_1">
      <item>USAVRŠAVANJE d.o.o., OIB 19466359042, Slavka Kolara 3,10410 Velika Gorica</item>
      <item>FINA Regionalni centar Zagreb, OIB 85821130368, Trg svibanjskih žrtava 1995. 1,10000 Zagreb</item>
      <item>Simon Gradišnik, OIB 95224798251, Malgajeva Ulica 002,Celje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19466359042</item>
      <item>, OIB 85821130368</item>
      <item>, OIB 95224798251</item>
    </izvorni_sadrzaj>
    <derivirana_varijabla naziv="DomainObject.Predmet.SudioniciListNazivOIB_1">
      <item>, OIB 19466359042</item>
      <item>, OIB 85821130368</item>
      <item>, OIB 95224798251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2663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2016-05-30T07:51:00Z</dcterms:created>
  <dc:creator>Korisnik</dc:creator>
  <cp:lastModifiedBy>Mirela Šantek</cp:lastModifiedBy>
  <cp:lastPrinted>2016-05-30T09:14:00Z</cp:lastPrinted>
  <dcterms:modified xmlns:xsi="http://www.w3.org/2001/XMLSchema-instance" xsi:type="dcterms:W3CDTF">2016-05-30T09:14:00Z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