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ae140" w14:paraId="1dae140" w:rsidRDefault="00EB7F96" w:rsidP="00EB7F96" w:rsidR="00833C91" w:rsidRPr="00EB7F9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839244" cx="576072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39244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3C91" w:rsidRPr="00EB7F96">
        <w:t xml:space="preserve"> </w:t>
      </w:r>
    </w:p>
    <w:sectPr w:rsidR="00833C91" w:rsidRPr="00EB7F9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010008"/>
    <w:multiLevelType w:val="hybridMultilevel"/>
    <w:tmpl w:val="53C62270"/>
    <w:lvl w:tplc="BD46A59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3E0694"/>
    <w:multiLevelType w:val="hybridMultilevel"/>
    <w:tmpl w:val="CE2E4858"/>
    <w:lvl w:tplc="EE68C002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876DBA"/>
    <w:multiLevelType w:val="hybridMultilevel"/>
    <w:tmpl w:val="2BC6C95E"/>
    <w:lvl w:tplc="5342920A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2C39"/>
    <w:rsid w:val="0006245A"/>
    <w:rsid w:val="0008472E"/>
    <w:rsid w:val="00090DC0"/>
    <w:rsid w:val="000B08B3"/>
    <w:rsid w:val="000B0C5D"/>
    <w:rsid w:val="000B1F11"/>
    <w:rsid w:val="000F4FA6"/>
    <w:rsid w:val="0014272E"/>
    <w:rsid w:val="00162EE1"/>
    <w:rsid w:val="0018758D"/>
    <w:rsid w:val="001A437D"/>
    <w:rsid w:val="001E2061"/>
    <w:rsid w:val="00217E6B"/>
    <w:rsid w:val="00276FEE"/>
    <w:rsid w:val="003B6AAC"/>
    <w:rsid w:val="003D37B0"/>
    <w:rsid w:val="00431636"/>
    <w:rsid w:val="00454412"/>
    <w:rsid w:val="004849A9"/>
    <w:rsid w:val="005178BD"/>
    <w:rsid w:val="00544C83"/>
    <w:rsid w:val="00574034"/>
    <w:rsid w:val="005763D6"/>
    <w:rsid w:val="00577ABC"/>
    <w:rsid w:val="005947F3"/>
    <w:rsid w:val="005E1D5B"/>
    <w:rsid w:val="005E7246"/>
    <w:rsid w:val="00667FEC"/>
    <w:rsid w:val="006F4701"/>
    <w:rsid w:val="00703ADD"/>
    <w:rsid w:val="00722C39"/>
    <w:rsid w:val="0079063B"/>
    <w:rsid w:val="007D2917"/>
    <w:rsid w:val="007E32F7"/>
    <w:rsid w:val="00833C91"/>
    <w:rsid w:val="00864F65"/>
    <w:rsid w:val="00867589"/>
    <w:rsid w:val="0087067C"/>
    <w:rsid w:val="008D1F1D"/>
    <w:rsid w:val="009376DE"/>
    <w:rsid w:val="00944E9A"/>
    <w:rsid w:val="009858D4"/>
    <w:rsid w:val="00A33A07"/>
    <w:rsid w:val="00A73D2B"/>
    <w:rsid w:val="00A84F5C"/>
    <w:rsid w:val="00A95BFF"/>
    <w:rsid w:val="00B45FD9"/>
    <w:rsid w:val="00BA1304"/>
    <w:rsid w:val="00BD5F8A"/>
    <w:rsid w:val="00BF7FF7"/>
    <w:rsid w:val="00C97192"/>
    <w:rsid w:val="00D137F8"/>
    <w:rsid w:val="00DA307D"/>
    <w:rsid w:val="00DA594E"/>
    <w:rsid w:val="00DA65A2"/>
    <w:rsid w:val="00DB2839"/>
    <w:rsid w:val="00E27534"/>
    <w:rsid w:val="00E3261F"/>
    <w:rsid w:val="00EB4805"/>
    <w:rsid w:val="00EB7F96"/>
    <w:rsid w:val="00F65FE6"/>
    <w:rsid w:val="00FF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33C9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B7F9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7F9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16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6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6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6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6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33C9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B7F9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7F9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16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6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6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6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6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1762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6FC2B9-8391-4100-9AC1-8FDD88044A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Hewlett-Packard Company</properties:Company>
  <properties:Pages>1</properties:Pages>
  <properties:Words>0</properties:Words>
  <properties:Characters>0</properties:Characters>
  <properties:Lines>1</properties:Lines>
  <properties:Paragraphs>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2019-02-08T12:49:00Z</dcterms:created>
  <dc:creator>Ivan Samac</dc:creator>
  <cp:lastModifiedBy>Valentina Delač</cp:lastModifiedBy>
  <cp:lastPrinted>2018-06-18T21:03:00Z</cp:lastPrinted>
  <dcterms:modified xmlns:xsi="http://www.w3.org/2001/XMLSchema-instance" xsi:type="dcterms:W3CDTF">2019-02-08T12:50:00Z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St-5232/2016-577 / Podnesak - Diobeni popis (DIOBNI POPIS GBO.docx)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