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0571f34" w14:textId="0571f34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27740B">
        <w:rPr>
          <w:rFonts w:ascii="Times New Roman" w:hAnsi="Times New Roman"/>
          <w:sz w:val="24"/>
          <w:szCs w:val="24"/>
          <w:lang w:val="hr-HR"/>
        </w:rPr>
        <w:t>4389</w:t>
      </w:r>
      <w:r w:rsidR="00D74D5B">
        <w:rPr>
          <w:rFonts w:ascii="Times New Roman" w:hAnsi="Times New Roman"/>
          <w:sz w:val="24"/>
          <w:szCs w:val="24"/>
          <w:lang w:val="hr-HR"/>
        </w:rPr>
        <w:t>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27740B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KRISTINA SOKA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D74D5B" w:rsidRDefault="00D74D5B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GRABOVAC</w:t>
      </w:r>
    </w:p>
    <w:p w:rsidRPr="002A3268" w:rsidR="00CD5911" w:rsidP="00BD423F" w:rsidRDefault="0027740B">
      <w:pPr>
        <w:pStyle w:val="Odlomakpopisa"/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Zagorska 95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27740B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KRISTINA SOKA, OIB: 79825240257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7740B">
        <w:rPr>
          <w:rFonts w:ascii="Times New Roman" w:hAnsi="Times New Roman"/>
          <w:sz w:val="24"/>
          <w:szCs w:val="24"/>
          <w:lang w:val="hr-HR"/>
        </w:rPr>
        <w:t>30</w:t>
      </w:r>
      <w:r w:rsidR="002A3268">
        <w:rPr>
          <w:rFonts w:ascii="Times New Roman" w:hAnsi="Times New Roman"/>
          <w:sz w:val="24"/>
          <w:szCs w:val="24"/>
          <w:lang w:val="hr-HR"/>
        </w:rPr>
        <w:t>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otpravka-ovlašteni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2BB6"/>
    <w:rsid w:val="00253A5D"/>
    <w:rsid w:val="0025492A"/>
    <w:rsid w:val="00254BDD"/>
    <w:rsid w:val="00261723"/>
    <w:rsid w:val="00261D4B"/>
    <w:rsid w:val="0027740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25062"/>
    <w:rsid w:val="00456203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67DE"/>
    <w:rsid w:val="00C17775"/>
    <w:rsid w:val="00C34ED5"/>
    <w:rsid w:val="00C431B4"/>
    <w:rsid w:val="00C4475E"/>
    <w:rsid w:val="00C5041F"/>
    <w:rsid w:val="00C55C79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74D5B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320E7"/>
    <w:rsid w:val="00F4009A"/>
    <w:rsid w:val="00F42177"/>
    <w:rsid w:val="00F7259E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320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20E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20E7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20E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20E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0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0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0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0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prosinca 2019.</izvorni_sadrzaj>
    <derivirana_varijabla naziv="DomainObject.DatumDonosenjaOdluke_1">30.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4389</izvorni_sadrzaj>
    <derivirana_varijabla naziv="DomainObject.Predmet.Broj_1">4389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17. prosinca 2019.</izvorni_sadrzaj>
    <derivirana_varijabla naziv="DomainObject.Predmet.DatumRjesavanja_1">17.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Sp-4389/2019</izvorni_sadrzaj>
    <derivirana_varijabla naziv="DomainObject.Predmet.OznakaBroj_1">Sp-4389/2019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KRISTINA SOKA</izvorni_sadrzaj>
    <derivirana_varijabla naziv="DomainObject.Predmet.ProtustrankaFormated_1">  KRISTINA SOKA</derivirana_varijabla>
  </DomainObject.Predmet.ProtustrankaFormated>
  <DomainObject.Predmet.ProtustrankaFormatedOIB>
    <izvorni_sadrzaj>  KRISTINA SOKA, OIB 79825240257</izvorni_sadrzaj>
    <derivirana_varijabla naziv="DomainObject.Predmet.ProtustrankaFormatedOIB_1">  KRISTINA SOKA, OIB 79825240257</derivirana_varijabla>
  </DomainObject.Predmet.ProtustrankaFormatedOIB>
  <DomainObject.Predmet.ProtustrankaFormatedWithAdress>
    <izvorni_sadrzaj> KRISTINA SOKA, ZAGORSKA 95, 31309 Grabovac</izvorni_sadrzaj>
    <derivirana_varijabla naziv="DomainObject.Predmet.ProtustrankaFormatedWithAdress_1"> KRISTINA SOKA, ZAGORSKA 95, 31309 Grabovac</derivirana_varijabla>
  </DomainObject.Predmet.ProtustrankaFormatedWithAdress>
  <DomainObject.Predmet.ProtustrankaFormatedWithAdressOIB>
    <izvorni_sadrzaj> KRISTINA SOKA, OIB 79825240257, ZAGORSKA 95, 31309 Grabovac</izvorni_sadrzaj>
    <derivirana_varijabla naziv="DomainObject.Predmet.ProtustrankaFormatedWithAdressOIB_1"> KRISTINA SOKA, OIB 79825240257, ZAGORSKA 95, 31309 Grabovac</derivirana_varijabla>
  </DomainObject.Predmet.ProtustrankaFormatedWithAdressOIB>
  <DomainObject.Predmet.ProtustrankaWithAdress>
    <izvorni_sadrzaj>KRISTINA SOKA ZAGORSKA 95, 31309 Grabovac</izvorni_sadrzaj>
    <derivirana_varijabla naziv="DomainObject.Predmet.ProtustrankaWithAdress_1">KRISTINA SOKA ZAGORSKA 95, 31309 Grabovac</derivirana_varijabla>
  </DomainObject.Predmet.ProtustrankaWithAdress>
  <DomainObject.Predmet.ProtustrankaWithAdressOIB>
    <izvorni_sadrzaj>KRISTINA SOKA, OIB 79825240257, ZAGORSKA 95, 31309 Grabovac</izvorni_sadrzaj>
    <derivirana_varijabla naziv="DomainObject.Predmet.ProtustrankaWithAdressOIB_1">KRISTINA SOKA, OIB 79825240257, ZAGORSKA 95, 31309 Grabovac</derivirana_varijabla>
  </DomainObject.Predmet.ProtustrankaWithAdressOIB>
  <DomainObject.Predmet.ProtustrankaNazivFormated>
    <izvorni_sadrzaj>KRISTINA SOKA</izvorni_sadrzaj>
    <derivirana_varijabla naziv="DomainObject.Predmet.ProtustrankaNazivFormated_1">KRISTINA SOKA</derivirana_varijabla>
  </DomainObject.Predmet.ProtustrankaNazivFormated>
  <DomainObject.Predmet.ProtustrankaNazivFormatedOIB>
    <izvorni_sadrzaj>KRISTINA SOKA, OIB 79825240257</izvorni_sadrzaj>
    <derivirana_varijabla naziv="DomainObject.Predmet.ProtustrankaNazivFormatedOIB_1">KRISTINA SOKA, OIB 79825240257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Telekom d.d.; SVEA EKONOMI društvo s ograničenom odgovornošću za savjetovanje i usluge; Totalna televizija društvo s ograničenom odgovornošću za telekomunikacije; A1 Hrvatska društvo s ograničenom odgovornošću za usluge javnih telekomunikacija</izvorni_sadrzaj>
    <derivirana_varijabla naziv="DomainObject.Predmet.StrankaFormated_1">  Financijska agencija; Hrvatski Telekom d.d.; SVEA EKONOMI društvo s ograničenom odgovornošću za savjetovanje i usluge; Totalna televizija društvo s ograničenom odgovornošću za telekomunikacije; A1 Hrvatska društvo s ograničenom odgovornošću za usluge javnih telekomunikacija</derivirana_varijabla>
  </DomainObject.Predmet.StrankaFormated>
  <DomainObject.Predmet.StrankaFormatedOIB>
    <izvorni_sadrzaj>  Financijska agencija, OIB 85821130368; Hrvatski Telekom d.d., OIB 81793146560; SVEA EKONOMI društvo s ograničenom odgovornošću za savjetovanje i usluge, OIB 17863542417; Totalna televizija društvo s ograničenom odgovornošću za telekomunikacije, OIB 80112273645; A1 Hrvatska društvo s ograničenom odgovornošću za usluge javnih telekomunikacija, OIB 29524210204</izvorni_sadrzaj>
    <derivirana_varijabla naziv="DomainObject.Predmet.StrankaFormatedOIB_1">  Financijska agencija, OIB 85821130368; Hrvatski Telekom d.d., OIB 81793146560; SVEA EKONOMI društvo s ograničenom odgovornošću za savjetovanje i usluge, OIB 17863542417; Totalna televizija društvo s ograničenom odgovornošću za telekomunikacije, OIB 80112273645; A1 Hrvatska društvo s ograničenom odgovornošću za usluge javnih telekomunikacija, OIB 29524210204</derivirana_varijabla>
  </DomainObject.Predmet.StrankaFormatedOIB>
  <DomainObject.Predmet.StrankaFormatedWithAdress>
    <izvorni_sadrzaj> Financijska agencija, Ulica grada Vukovara 70, 10000 Zagreb; Hrvatski Telekom d.d., Radnička cesta 21, 10000 Zagreb; SVEA EKONOMI društvo s ograničenom odgovornošću za savjetovanje i usluge, Ulica Damira Tomljanovića Gavrana 11, 10000 Zagreb; Totalna televizija društvo s ograničenom odgovornošću za telekomunikacije, Buzinski prilaz 10, 10000 Zagreb; A1 Hrvatska društvo s ograničenom odgovornošću za usluge javnih telekomunikacija, Vrtni put 1, 10000 Zagreb</izvorni_sadrzaj>
    <derivirana_varijabla naziv="DomainObject.Predmet.StrankaFormatedWithAdress_1"> Financijska agencija, Ulica grada Vukovara 70, 10000 Zagreb; Hrvatski Telekom d.d., Radnička cesta 21, 10000 Zagreb; SVEA EKONOMI društvo s ograničenom odgovornošću za savjetovanje i usluge, Ulica Damira Tomljanovića Gavrana 11, 10000 Zagreb; Totalna televizija društvo s ograničenom odgovornošću za telekomunikacije, Buzinski prilaz 10, 10000 Zagreb; A1 Hrvatska društvo s ograničenom odgovornošću za usluge javnih telekomunikacija, Vrtni put 1, 10000 Zagreb</derivirana_varijabla>
  </DomainObject.Predmet.StrankaFormatedWithAdress>
  <DomainObject.Predmet.StrankaFormatedWithAdressOIB>
    <izvorni_sadrzaj> Financijska agencija, OIB 85821130368, Ulica grada Vukovara 70, 10000 Zagreb; Hrvatski Telekom d.d., OIB 81793146560, Radnička cesta 21, 10000 Zagreb; SVEA EKONOMI društvo s ograničenom odgovornošću za savjetovanje i usluge, OIB 17863542417, Ulica Damira Tomljanovića Gavrana 11, 10000 Zagreb; Totalna televizija društvo s ograničenom odgovornošću za telekomunikacije, OIB 80112273645, Buzinski prilaz 10, 10000 Zagreb; A1 Hrvatska društvo s ograničenom odgovornošću za usluge javnih telekomunikacija, OIB 29524210204, Vrtni put 1, 10000 Zagreb</izvorni_sadrzaj>
    <derivirana_varijabla naziv="DomainObject.Predmet.StrankaFormatedWithAdressOIB_1"> Financijska agencija, OIB 85821130368, Ulica grada Vukovara 70, 10000 Zagreb; Hrvatski Telekom d.d., OIB 81793146560, Radnička cesta 21, 10000 Zagreb; SVEA EKONOMI društvo s ograničenom odgovornošću za savjetovanje i usluge, OIB 17863542417, Ulica Damira Tomljanovića Gavrana 11, 10000 Zagreb; Totalna televizija društvo s ograničenom odgovornošću za telekomunikacije, OIB 80112273645, Buzinski prilaz 10, 10000 Zagreb; A1 Hrvatska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 Ulica grada Vukovara 70,10000 Zagreb,Hrvatski Telekom d.d. Radnička cesta 21,10000 Zagreb,SVEA EKONOMI društvo s ograničenom odgovornošću za savjetovanje i usluge Ulica Damira Tomljanovića Gavrana 11,10000 Zagreb,Totalna televizija društvo s ograničenom odgovornošću za telekomunikacije Buzinski prilaz 10,10000 Zagreb,A1 Hrvatska društvo s ograničenom odgovornošću za usluge javnih telekomunikacija Vrtni put 1,10000 Zagreb</izvorni_sadrzaj>
    <derivirana_varijabla naziv="DomainObject.Predmet.StrankaWithAdress_1">Financijska agencija Ulica grada Vukovara 70,10000 Zagreb,Hrvatski Telekom d.d. Radnička cesta 21,10000 Zagreb,SVEA EKONOMI društvo s ograničenom odgovornošću za savjetovanje i usluge Ulica Damira Tomljanovića Gavrana 11,10000 Zagreb,Totalna televizija društvo s ograničenom odgovornošću za telekomunikacije Buzinski prilaz 10,10000 Zagreb,A1 Hrvatska društvo s ograničenom odgovornošću za usluge javnih telekomunikacija Vrtni put 1,10000 Zagreb</derivirana_varijabla>
  </DomainObject.Predmet.StrankaWithAdress>
  <DomainObject.Predmet.StrankaWithAdressOIB>
    <izvorni_sadrzaj>Financijska agencija, OIB 85821130368, Ulica grada Vukovara 70,10000 Zagreb,Hrvatski Telekom d.d., OIB 81793146560, Radnička cesta 21,10000 Zagreb,SVEA EKONOMI društvo s ograničenom odgovornošću za savjetovanje i usluge, OIB 17863542417, Ulica Damira Tomljanovića Gavrana 11,10000 Zagreb,Totalna televizija društvo s ograničenom odgovornošću za telekomunikacije, OIB 80112273645, Buzinski prilaz 10,10000 Zagreb,A1 Hrvatska društvo s ograničenom odgovornošću za usluge javnih telekomunikacija, OIB 29524210204, Vrtni put 1,10000 Zagreb</izvorni_sadrzaj>
    <derivirana_varijabla naziv="DomainObject.Predmet.StrankaWithAdressOIB_1">Financijska agencija, OIB 85821130368, Ulica grada Vukovara 70,10000 Zagreb,Hrvatski Telekom d.d., OIB 81793146560, Radnička cesta 21,10000 Zagreb,SVEA EKONOMI društvo s ograničenom odgovornošću za savjetovanje i usluge, OIB 17863542417, Ulica Damira Tomljanovića Gavrana 11,10000 Zagreb,Totalna televizija društvo s ograničenom odgovornošću za telekomunikacije, OIB 80112273645, Buzinski prilaz 10,10000 Zagreb,A1 Hrvatska društvo s ograničenom odgovornošću za usluge javnih telekomunikacija, OIB 29524210204, Vrtni put 1,10000 Zagreb</derivirana_varijabla>
  </DomainObject.Predmet.StrankaWithAdressOIB>
  <DomainObject.Predmet.StrankaNazivFormated>
    <izvorni_sadrzaj>Financijska agencija,Hrvatski Telekom d.d.,SVEA EKONOMI društvo s ograničenom odgovornošću za savjetovanje i usluge,Totalna televizija društvo s ograničenom odgovornošću za telekomunikacije,A1 Hrvatska društvo s ograničenom odgovornošću za usluge javnih telekomunikacija</izvorni_sadrzaj>
    <derivirana_varijabla naziv="DomainObject.Predmet.StrankaNazivFormated_1">Financijska agencija,Hrvatski Telekom d.d.,SVEA EKONOMI društvo s ograničenom odgovornošću za savjetovanje i usluge,Totalna televizija društvo s ograničenom odgovornošću za telekomunikacije,A1 Hrvatska društvo s ograničenom odgovornošću za usluge javnih telekomunikacija</derivirana_varijabla>
  </DomainObject.Predmet.StrankaNazivFormated>
  <DomainObject.Predmet.StrankaNazivFormatedOIB>
    <izvorni_sadrzaj>Financijska agencija, OIB 85821130368,Hrvatski Telekom d.d., OIB 81793146560,SVEA EKONOMI društvo s ograničenom odgovornošću za savjetovanje i usluge, OIB 17863542417,Totalna televizija društvo s ograničenom odgovornošću za telekomunikacije, OIB 80112273645,A1 Hrvatska društvo s ograničenom odgovornošću za usluge javnih telekomunikacija, OIB 29524210204</izvorni_sadrzaj>
    <derivirana_varijabla naziv="DomainObject.Predmet.StrankaNazivFormatedOIB_1">Financijska agencija, OIB 85821130368,Hrvatski Telekom d.d., OIB 81793146560,SVEA EKONOMI društvo s ograničenom odgovornošću za savjetovanje i usluge, OIB 17863542417,Totalna televizija društvo s ograničenom odgovornošću za telekomunikacije, OIB 80112273645,A1 Hrvatska društvo s ograničenom odgovornošću za usluge javnih telekomunikacija, OIB 29524210204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Hrvatski Telekom d.d.</item>
      <item>SVEA EKONOMI društvo s ograničenom odgovornošću za savjetovanje i usluge</item>
      <item>Totalna televizija društvo s ograničenom odgovornošću za telekomunikacije</item>
      <item>A1 Hrvatska društvo s ograničenom odgovornošću za usluge javnih telekomunikacija</item>
    </izvorni_sadrzaj>
    <derivirana_varijabla naziv="DomainObject.Predmet.StrankaListFormated_1">
      <item>Financijska agencija</item>
      <item>Hrvatski Telekom d.d.</item>
      <item>SVEA EKONOMI društvo s ograničenom odgovornošću za savjetovanje i usluge</item>
      <item>Totalna televizija društvo s ograničenom odgovornošću za telekomunikacije</item>
      <item>A1 Hrvatska društvo s ograničenom odgovornošću za usluge javnih telekomunikacija</item>
    </derivirana_varijabla>
  </DomainObject.Predmet.StrankaListFormated>
  <DomainObject.Predmet.StrankaListFormatedOIB>
    <izvorni_sadrzaj>
      <item>Financijska agencija, OIB 85821130368</item>
      <item>Hrvatski Telekom d.d., OIB 81793146560</item>
      <item>SVEA EKONOMI društvo s ograničenom odgovornošću za savjetovanje i usluge, OIB 17863542417</item>
      <item>Totalna televizija društvo s ograničenom odgovornošću za telekomunikacije, OIB 80112273645</item>
      <item>A1 Hrvatska društvo s ograničenom odgovornošću za usluge javnih telekomunikacija, OIB 29524210204</item>
    </izvorni_sadrzaj>
    <derivirana_varijabla naziv="DomainObject.Predmet.StrankaListFormatedOIB_1">
      <item>Financijska agencija, OIB 85821130368</item>
      <item>Hrvatski Telekom d.d., OIB 81793146560</item>
      <item>SVEA EKONOMI društvo s ograničenom odgovornošću za savjetovanje i usluge, OIB 17863542417</item>
      <item>Totalna televizija društvo s ograničenom odgovornošću za telekomunikacije, OIB 80112273645</item>
      <item>A1 Hrvatska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Ulica grada Vukovara 70, 10000 Zagreb</item>
      <item>Hrvatski Telekom d.d., Radnička cesta 21, 10000 Zagreb</item>
      <item>SVEA EKONOMI društvo s ograničenom odgovornošću za savjetovanje i usluge, Ulica Damira Tomljanovića Gavrana 11, 10000 Zagreb</item>
      <item>Totalna televizija društvo s ograničenom odgovornošću za telekomunikacije, Buzinski prilaz 10, 10000 Zagreb</item>
      <item>A1 Hrvatska društvo s ograničenom odgovornošću za usluge javnih telekomunikacija, Vrtni put 1, 10000 Zagreb</item>
    </izvorni_sadrzaj>
    <derivirana_varijabla naziv="DomainObject.Predmet.StrankaListFormatedWithAdress_1">
      <item>Financijska agencija, Ulica grada Vukovara 70, 10000 Zagreb</item>
      <item>Hrvatski Telekom d.d., Radnička cesta 21, 10000 Zagreb</item>
      <item>SVEA EKONOMI društvo s ograničenom odgovornošću za savjetovanje i usluge, Ulica Damira Tomljanovića Gavrana 11, 10000 Zagreb</item>
      <item>Totalna televizija društvo s ograničenom odgovornošću za telekomunikacije, Buzinski prilaz 10, 10000 Zagreb</item>
      <item>A1 Hrvatska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Telekom d.d., OIB 81793146560, Radnička cesta 21, 10000 Zagreb</item>
      <item>SVEA EKONOMI društvo s ograničenom odgovornošću za savjetovanje i usluge, OIB 17863542417, Ulica Damira Tomljanovića Gavrana 11, 10000 Zagreb</item>
      <item>Totalna televizija društvo s ograničenom odgovornošću za telekomunikacije, OIB 80112273645, Buzinski prilaz 10, 10000 Zagreb</item>
      <item>A1 Hrvatska društvo s ograničenom odgovornošću za usluge javnih telekomunikacija, OIB 29524210204, Vrtni put 1, 10000 Zagreb</item>
    </izvorni_sadrzaj>
    <derivirana_varijabla naziv="DomainObject.Predmet.StrankaListFormatedWithAdressOIB_1">
      <item>Financijska agencija, OIB 85821130368, Ulica grada Vukovara 70, 10000 Zagreb</item>
      <item>Hrvatski Telekom d.d., OIB 81793146560, Radnička cesta 21, 10000 Zagreb</item>
      <item>SVEA EKONOMI društvo s ograničenom odgovornošću za savjetovanje i usluge, OIB 17863542417, Ulica Damira Tomljanovića Gavrana 11, 10000 Zagreb</item>
      <item>Totalna televizija društvo s ograničenom odgovornošću za telekomunikacije, OIB 80112273645, Buzinski prilaz 10, 10000 Zagreb</item>
      <item>A1 Hrvatska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</item>
      <item>Hrvatski Telekom d.d.</item>
      <item>SVEA EKONOMI društvo s ograničenom odgovornošću za savjetovanje i usluge</item>
      <item>Totalna televizija društvo s ograničenom odgovornošću za telekomunikacije</item>
      <item>A1 Hrvatska društvo s ograničenom odgovornošću za usluge javnih telekomunikacija</item>
    </izvorni_sadrzaj>
    <derivirana_varijabla naziv="DomainObject.Predmet.StrankaListNazivFormated_1">
      <item>Financijska agencija</item>
      <item>Hrvatski Telekom d.d.</item>
      <item>SVEA EKONOMI društvo s ograničenom odgovornošću za savjetovanje i usluge</item>
      <item>Totalna televizija društvo s ograničenom odgovornošću za telekomunikacije</item>
      <item>A1 Hrvatska društvo s ograničenom odgovornošću za usluge javnih telekomunikacija</item>
    </derivirana_varijabla>
  </DomainObject.Predmet.StrankaListNazivFormated>
  <DomainObject.Predmet.StrankaListNazivFormatedOIB>
    <izvorni_sadrzaj>
      <item>Financijska agencija, OIB 85821130368</item>
      <item>Hrvatski Telekom d.d., OIB 81793146560</item>
      <item>SVEA EKONOMI društvo s ograničenom odgovornošću za savjetovanje i usluge, OIB 17863542417</item>
      <item>Totalna televizija društvo s ograničenom odgovornošću za telekomunikacije, OIB 80112273645</item>
      <item>A1 Hrvatska društvo s ograničenom odgovornošću za usluge javnih telekomunikacija, OIB 29524210204</item>
    </izvorni_sadrzaj>
    <derivirana_varijabla naziv="DomainObject.Predmet.StrankaListNazivFormatedOIB_1">
      <item>Financijska agencija, OIB 85821130368</item>
      <item>Hrvatski Telekom d.d., OIB 81793146560</item>
      <item>SVEA EKONOMI društvo s ograničenom odgovornošću za savjetovanje i usluge, OIB 17863542417</item>
      <item>Totalna televizija društvo s ograničenom odgovornošću za telekomunikacije, OIB 80112273645</item>
      <item>A1 Hrvatska društvo s ograničenom odgovornošću za usluge javnih telekomunikacija, OIB 29524210204</item>
    </derivirana_varijabla>
  </DomainObject.Predmet.StrankaListNazivFormatedOIB>
  <DomainObject.Predmet.ProtuStrankaListFormated>
    <izvorni_sadrzaj>
      <item>KRISTINA SOKA</item>
    </izvorni_sadrzaj>
    <derivirana_varijabla naziv="DomainObject.Predmet.ProtuStrankaListFormated_1">
      <item>KRISTINA SOKA</item>
    </derivirana_varijabla>
  </DomainObject.Predmet.ProtuStrankaListFormated>
  <DomainObject.Predmet.ProtuStrankaListFormatedOIB>
    <izvorni_sadrzaj>
      <item>KRISTINA SOKA, OIB 79825240257</item>
    </izvorni_sadrzaj>
    <derivirana_varijabla naziv="DomainObject.Predmet.ProtuStrankaListFormatedOIB_1">
      <item>KRISTINA SOKA, OIB 79825240257</item>
    </derivirana_varijabla>
  </DomainObject.Predmet.ProtuStrankaListFormatedOIB>
  <DomainObject.Predmet.ProtuStrankaListFormatedWithAdress>
    <izvorni_sadrzaj>
      <item>KRISTINA SOKA, ZAGORSKA 95, 31309 Grabovac</item>
    </izvorni_sadrzaj>
    <derivirana_varijabla naziv="DomainObject.Predmet.ProtuStrankaListFormatedWithAdress_1">
      <item>KRISTINA SOKA, ZAGORSKA 95, 31309 Grabovac</item>
    </derivirana_varijabla>
  </DomainObject.Predmet.ProtuStrankaListFormatedWithAdress>
  <DomainObject.Predmet.ProtuStrankaListFormatedWithAdressOIB>
    <izvorni_sadrzaj>
      <item>KRISTINA SOKA, OIB 79825240257, ZAGORSKA 95, 31309 Grabovac</item>
    </izvorni_sadrzaj>
    <derivirana_varijabla naziv="DomainObject.Predmet.ProtuStrankaListFormatedWithAdressOIB_1">
      <item>KRISTINA SOKA, OIB 79825240257, ZAGORSKA 95, 31309 Grabovac</item>
    </derivirana_varijabla>
  </DomainObject.Predmet.ProtuStrankaListFormatedWithAdressOIB>
  <DomainObject.Predmet.ProtuStrankaListNazivFormated>
    <izvorni_sadrzaj>
      <item>KRISTINA SOKA</item>
    </izvorni_sadrzaj>
    <derivirana_varijabla naziv="DomainObject.Predmet.ProtuStrankaListNazivFormated_1">
      <item>KRISTINA SOKA</item>
    </derivirana_varijabla>
  </DomainObject.Predmet.ProtuStrankaListNazivFormated>
  <DomainObject.Predmet.ProtuStrankaListNazivFormatedOIB>
    <izvorni_sadrzaj>
      <item>KRISTINA SOKA, OIB 79825240257</item>
    </izvorni_sadrzaj>
    <derivirana_varijabla naziv="DomainObject.Predmet.ProtuStrankaListNazivFormatedOIB_1">
      <item>KRISTINA SOKA, OIB 79825240257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2019.</izvorni_sadrzaj>
    <derivirana_varijabla naziv="DomainObject.Datum_1">30.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KRISTINA SOKA</izvorni_sadrzaj>
    <derivirana_varijabla naziv="DomainObject.Predmet.ProtustrankaIDrugi_1">KRISTINA SOKA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KRISTINA SOKA, OIB 79825240257, ZAGORSKA 95, 31309 Grabovac</izvorni_sadrzaj>
    <derivirana_varijabla naziv="DomainObject.Predmet.ProtustrankaIDrugiAdressOIB_1">KRISTINA SOKA, OIB 79825240257, ZAGORSKA 95,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2019.</izvorni_sadrzaj>
    <derivirana_varijabla naziv="DomainObject.Predmet.OdlukaRjesenje.DatumDonosenjaOdluke_1">5. prosinca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Sp-4389/2019-11</izvorni_sadrzaj>
    <derivirana_varijabla naziv="DomainObject.Predmet.OdlukaRjesenje.Oznaka_1">Sp-4389/2019-11</derivirana_varijabla>
  </DomainObject.Predmet.OdlukaRjesenje.Oznaka>
  <DomainObject.Predmet.SudioniciListNaziv>
    <izvorni_sadrzaj>
      <item>KRISTINA SOKA</item>
      <item>Financijska agencija</item>
      <item>Hrvatski Telekom d.d.</item>
      <item>SVEA EKONOMI društvo s ograničenom odgovornošću za savjetovanje i usluge</item>
      <item>Totalna televizija društvo s ograničenom odgovornošću za telekomunikacije</item>
      <item>A1 Hrvatska društvo s ograničenom odgovornošću za usluge javnih telekomunikacija</item>
    </izvorni_sadrzaj>
    <derivirana_varijabla naziv="DomainObject.Predmet.SudioniciListNaziv_1">
      <item>KRISTINA SOKA</item>
      <item>Financijska agencija</item>
      <item>Hrvatski Telekom d.d.</item>
      <item>SVEA EKONOMI društvo s ograničenom odgovornošću za savjetovanje i usluge</item>
      <item>Totalna televizija društvo s ograničenom odgovornošću za telekomunikacije</item>
      <item>A1 Hrvatska društvo s ograničenom odgovornošću za usluge javnih telekomunikacija</item>
    </derivirana_varijabla>
  </DomainObject.Predmet.SudioniciListNaziv>
  <DomainObject.Predmet.SudioniciListAdressOIB>
    <izvorni_sadrzaj>
      <item>KRISTINA SOKA, OIB 79825240257, ZAGORSKA 95,31309 Grabovac</item>
      <item>Financijska agencija, OIB 85821130368, Ulica grada Vukovara 70,10000 Zagreb</item>
      <item>Hrvatski Telekom d.d., OIB 81793146560, Radnička cesta 21,10000 Zagreb</item>
      <item>SVEA EKONOMI društvo s ograničenom odgovornošću za savjetovanje i usluge, OIB 17863542417, Ulica Damira Tomljanovića Gavrana 11,10000 Zagreb</item>
      <item>Totalna televizija društvo s ograničenom odgovornošću za telekomunikacije, OIB 80112273645, Buzinski prilaz 10,10000 Zagreb</item>
      <item>A1 Hrvatska društvo s ograničenom odgovornošću za usluge javnih telekomunikacija, OIB 29524210204, Vrtni put 1,10000 Zagreb</item>
    </izvorni_sadrzaj>
    <derivirana_varijabla naziv="DomainObject.Predmet.SudioniciListAdressOIB_1">
      <item>KRISTINA SOKA, OIB 79825240257, ZAGORSKA 95,31309 Grabovac</item>
      <item>Financijska agencija, OIB 85821130368, Ulica grada Vukovara 70,10000 Zagreb</item>
      <item>Hrvatski Telekom d.d., OIB 81793146560, Radnička cesta 21,10000 Zagreb</item>
      <item>SVEA EKONOMI društvo s ograničenom odgovornošću za savjetovanje i usluge, OIB 17863542417, Ulica Damira Tomljanovića Gavrana 11,10000 Zagreb</item>
      <item>Totalna televizija društvo s ograničenom odgovornošću za telekomunikacije, OIB 80112273645, Buzinski prilaz 10,10000 Zagreb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79825240257</item>
      <item>, OIB 85821130368</item>
      <item>, OIB 81793146560</item>
      <item>, OIB 17863542417</item>
      <item>, OIB 80112273645</item>
      <item>, OIB 29524210204</item>
    </izvorni_sadrzaj>
    <derivirana_varijabla naziv="DomainObject.Predmet.SudioniciListNazivOIB_1">
      <item>, OIB 79825240257</item>
      <item>, OIB 85821130368</item>
      <item>, OIB 81793146560</item>
      <item>, OIB 17863542417</item>
      <item>, OIB 80112273645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Sp-4389/2019-2</izvorni_sadrzaj>
    <derivirana_varijabla naziv="DomainObject.PredzadnjaOdlukaIzPredmeta.Oznaka_1">Sp-4389/2019-2</derivirana_varijabla>
  </DomainObject.PredzadnjaOdlukaIzPredmeta.Oznaka>
  <DomainObject.PodaciZaPnopPredlozakOdluke.PodaciOrp.BrDanaBlok>
    <izvorni_sadrzaj>1379</izvorni_sadrzaj>
    <derivirana_varijabla naziv="DomainObject.PodaciZaPnopPredlozakOdluke.PodaciOrp.BrDanaBlok_1">1379</derivirana_varijabla>
  </DomainObject.PodaciZaPnopPredlozakOdluke.PodaciOrp.BrDanaBlok>
  <DomainObject.PodaciZaPnopPredlozakOdluke.PodaciOrp.NeizvrseneOsnove.PodaciUkupno.NenaplGlavnica>
    <izvorni_sadrzaj>6.939,03</izvorni_sadrzaj>
    <derivirana_varijabla naziv="DomainObject.PodaciZaPnopPredlozakOdluke.PodaciOrp.NeizvrseneOsnove.PodaciUkupno.NenaplGlavnica_1">6.939,03</derivirana_varijabla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>
1. osnova broj OVRV-17791/16, izdavatelja JAVNI BILJEŽNIK, BORIĆ MIRJANA, OSIJEK
- vjerovnik (1) HT d.d., Radnička cesta 21, Zagreb, Hrvatska, OIB: 81793146560
 zaprimljena 05.01.2017., glavnica 1.815,95, kamata 689,64, trošak 1.031,00
2. osnova broj OVRV-15761/17, izdavatelja JAVNI BILJEŽNIK, BORIĆ MIRJANA, OSIJEK
- vjerovnik (1) HT d.d., Radnička cesta 21, Zagreb, Hrvatska, OIB: 81793146560
 zaprimljena 17.01.2018., glavnica 840,00, kamata 254,76, trošak 881,00
3. osnova broj OVRV-6160/18, izdavatelja JAVNI BILJEŽNIK, BORIĆ MIRJANA, OSIJEK
- vjerovnik (1) HT d.d., Radnička cesta 21, Zagreb, Hrvatska, OIB: 81793146560
 zaprimljena 29.03.2019., glavnica 160,00, kamata 90,56, trošak 846,50
4. osnova broj OVRV-1596/16, izdavatelja JAVNI BILJEŽNIK, DUMANČIĆ DRAGICA, OSIJEK
- vjerovnik (1) SVEA EKONOMI d.o.o., Ulica Damira Tomljanovića Gavrana 11, Zagreb, Hrvatska, OIB: 17863542417
 zaprimljena 02.01.2017., glavnica 2.347,60, kamata 1.326,59, trošak 1.000,00
5. osnova broj OVRV-33/19, izdavatelja JAVNI BILJEŽNIK, ŠUSTIĆ HRVATIN, OSIJEK
- vjerovnik (1) Totalna televizija d.o.o., Buzinski prilaz 10, Zagreb, Hrvatska, OIB: 80112273645
 zaprimljena 02.10.2019., glavnica 1.775,48, kamata 206,95, trošak 1.176,25</izvorni_sadrzaj>
    <derivirana_varijabla naziv="DomainObject.PodaciZaPnopPredlozakOdluke.NeizvrseneOsnoveZaPlacanjeOpis_1">
1. osnova broj OVRV-17791/16, izdavatelja JAVNI BILJEŽNIK, BORIĆ MIRJANA, OSIJEK
- vjerovnik (1) HT d.d., Radnička cesta 21, Zagreb, Hrvatska, OIB: 81793146560
 zaprimljena 05.01.2017., glavnica 1.815,95, kamata 689,64, trošak 1.031,00
2. osnova broj OVRV-15761/17, izdavatelja JAVNI BILJEŽNIK, BORIĆ MIRJANA, OSIJEK
- vjerovnik (1) HT d.d., Radnička cesta 21, Zagreb, Hrvatska, OIB: 81793146560
 zaprimljena 17.01.2018., glavnica 840,00, kamata 254,76, trošak 881,00
3. osnova broj OVRV-6160/18, izdavatelja JAVNI BILJEŽNIK, BORIĆ MIRJANA, OSIJEK
- vjerovnik (1) HT d.d., Radnička cesta 21, Zagreb, Hrvatska, OIB: 81793146560
 zaprimljena 29.03.2019., glavnica 160,00, kamata 90,56, trošak 846,50
4. osnova broj OVRV-1596/16, izdavatelja JAVNI BILJEŽNIK, DUMANČIĆ DRAGICA, OSIJEK
- vjerovnik (1) SVEA EKONOMI d.o.o., Ulica Damira Tomljanovića Gavrana 11, Zagreb, Hrvatska, OIB: 17863542417
 zaprimljena 02.01.2017., glavnica 2.347,60, kamata 1.326,59, trošak 1.000,00
5. osnova broj OVRV-33/19, izdavatelja JAVNI BILJEŽNIK, ŠUSTIĆ HRVATIN, OSIJEK
- vjerovnik (1) Totalna televizija d.o.o., Buzinski prilaz 10, Zagreb, Hrvatska, OIB: 80112273645
 zaprimljena 02.10.2019., glavnica 1.775,48, kamata 206,95, trošak 1.176,25</derivirana_varijabla>
  </DomainObject.PodaciZaPnopPredlozakOdluke.NeizvrseneOsnoveZaPlacanjeOpis>
  <DomainObject.PodaciZaPnopPredlozakOdluke.IsknjizeneOsnoveZaPlacanjeOpis>
    <izvorni_sadrzaj>
1. osnova broj OVRV-737/16, izdavatelja JAVNI BILJEŽNIK, BORIĆ MIRJANA, OSIJEK
- vjerovnik (1) A1 Hrvatska d.o.o., Vrtni put 1, Zagreb, Hrvatska, OIB: 29524210204
 zaprimljena 25.02.2016., glavnica 8.334,42, kamata 2.110,21, trošak 144,44</izvorni_sadrzaj>
    <derivirana_varijabla naziv="DomainObject.PodaciZaPnopPredlozakOdluke.IsknjizeneOsnoveZaPlacanjeOpis_1">
1. osnova broj OVRV-737/16, izdavatelja JAVNI BILJEŽNIK, BORIĆ MIRJANA, OSIJEK
- vjerovnik (1) A1 Hrvatska d.o.o., Vrtni put 1, Zagreb, Hrvatska, OIB: 29524210204
 zaprimljena 25.02.2016., glavnica 8.334,42, kamata 2.110,21, trošak 144,44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147</properties:Words>
  <properties:Characters>851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2019-12-30T07:07:00Z</dcterms:created>
  <dc:creator>Sanela Maričić</dc:creator>
  <cp:lastModifiedBy>Ljiljana Dubovečak</cp:lastModifiedBy>
  <cp:lastPrinted>2019-12-30T07:07:00Z</cp:lastPrinted>
  <dcterms:modified xmlns:xsi="http://www.w3.org/2001/XMLSchema-instance" xsi:type="dcterms:W3CDTF">2019-12-30T07:08:00Z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- 4389-19.docx)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