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748e" w14:paraId="a04748e" w:rsidRDefault="00AE649C" w:rsidP="00FA5B5E" w:rsidR="00AE649C" w:rsidRPr="00B76F3C">
      <w:pPr>
        <w:pStyle w:val="Naslov3"/>
        <w15:collapsed w:val="false"/>
      </w:pPr>
    </w:p>
    <w:p w:rsidRDefault="00937FF9" w:rsidP="00082C7F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EA1C6D">
        <w:tab/>
      </w:r>
    </w:p>
    <w:p w:rsidRDefault="00082C7F" w:rsidP="00082C7F" w:rsidR="00082C7F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082C7F" w:rsidP="00082C7F" w:rsidR="00082C7F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082C7F" w:rsidP="00082C7F" w:rsidR="00082C7F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082C7F" w:rsidP="00082C7F" w:rsidR="00082C7F">
      <w:pPr>
        <w:jc w:val="both"/>
      </w:pPr>
      <w:r>
        <w:tab/>
      </w:r>
      <w:r>
        <w:tab/>
      </w:r>
      <w:r>
        <w:tab/>
      </w:r>
    </w:p>
    <w:p w:rsidRDefault="00082C7F" w:rsidP="00082C7F" w:rsidR="00082C7F">
      <w:pPr>
        <w:jc w:val="center"/>
      </w:pPr>
      <w:r>
        <w:t>R E P U B L I K A   H R V A T S K A</w:t>
      </w:r>
    </w:p>
    <w:p w:rsidRDefault="00082C7F" w:rsidP="00082C7F" w:rsidR="00082C7F">
      <w:pPr>
        <w:jc w:val="center"/>
      </w:pPr>
    </w:p>
    <w:p w:rsidRDefault="00082C7F" w:rsidP="00082C7F" w:rsidR="00082C7F">
      <w:pPr>
        <w:jc w:val="center"/>
      </w:pPr>
      <w:r>
        <w:t>O G L A S</w:t>
      </w:r>
    </w:p>
    <w:p w:rsidRDefault="00082C7F" w:rsidP="00082C7F" w:rsidR="00082C7F">
      <w:pPr>
        <w:jc w:val="center"/>
      </w:pPr>
    </w:p>
    <w:p w:rsidRDefault="00082C7F" w:rsidP="00082C7F" w:rsidR="00082C7F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CONTROL HOME MANAGMENT  d.o.o. sa sjedištem u Benkovcu, Ulica Kotarskih Serdara 10, OIB: 21878197085, povodom zahtjeva Financijske agencije, Regionalnog centra Split, Podružnice Zadar, Ivana Danila 4, OIB: 85821130368 od 15. rujna 2016., 6. listopada 2016. objavio je </w:t>
      </w:r>
    </w:p>
    <w:p w:rsidRDefault="00082C7F" w:rsidP="00082C7F" w:rsidR="00082C7F">
      <w:pPr>
        <w:jc w:val="both"/>
      </w:pPr>
    </w:p>
    <w:p w:rsidRDefault="00082C7F" w:rsidP="00082C7F" w:rsidR="00082C7F">
      <w:pPr>
        <w:jc w:val="center"/>
      </w:pPr>
      <w:r>
        <w:t>o g l a s</w:t>
      </w:r>
    </w:p>
    <w:p w:rsidRDefault="00082C7F" w:rsidP="00082C7F" w:rsidR="00082C7F">
      <w:pPr>
        <w:jc w:val="center"/>
      </w:pPr>
    </w:p>
    <w:p w:rsidRDefault="00082C7F" w:rsidP="00082C7F" w:rsidR="00082C7F">
      <w:pPr>
        <w:ind w:firstLine="315"/>
        <w:jc w:val="both"/>
      </w:pPr>
      <w:r>
        <w:tab/>
        <w:t xml:space="preserve">1.  Utvrđuje se da ukupni iznos evidentiranog duga dužnika CONTROL HOME MANAGMENT d.o.o. sa sjedištem u Benkovcu, Ulica Kotarskih Serdara 10, OIB: 21878197085 na temelju neizvršenih osnova za plaćanje iznosi 2.281,355,72 kn. </w:t>
      </w:r>
    </w:p>
    <w:p w:rsidRDefault="00082C7F" w:rsidP="00082C7F" w:rsidR="00082C7F">
      <w:pPr>
        <w:ind w:firstLine="315"/>
        <w:jc w:val="both"/>
      </w:pPr>
    </w:p>
    <w:p w:rsidRDefault="00082C7F" w:rsidP="00082C7F" w:rsidR="00082C7F">
      <w:pPr>
        <w:jc w:val="both"/>
      </w:pPr>
      <w:r>
        <w:t xml:space="preserve">      </w:t>
      </w:r>
      <w:r>
        <w:tab/>
        <w:t xml:space="preserve">2.  Pozivaju se osobe ovlaštene za zastupanje dužnika po zakonu Darko Junačko, Slavonski Brod, Fra Marijana </w:t>
      </w:r>
      <w:proofErr w:type="spellStart"/>
      <w:r>
        <w:t>Jaića</w:t>
      </w:r>
      <w:proofErr w:type="spellEnd"/>
      <w:r>
        <w:t xml:space="preserve"> 24 i Andrej Krpina, Benkovac, Kotarskih Serdara 10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082C7F" w:rsidP="00082C7F" w:rsidR="00082C7F">
      <w:pPr>
        <w:jc w:val="both"/>
      </w:pPr>
    </w:p>
    <w:p w:rsidRDefault="00082C7F" w:rsidP="00082C7F" w:rsidR="00082C7F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082C7F" w:rsidP="00082C7F" w:rsidR="00082C7F">
      <w:pPr>
        <w:jc w:val="both"/>
      </w:pPr>
    </w:p>
    <w:p w:rsidRDefault="00082C7F" w:rsidP="00082C7F" w:rsidR="00082C7F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082C7F" w:rsidP="00082C7F" w:rsidR="00082C7F">
      <w:pPr>
        <w:tabs>
          <w:tab w:pos="0" w:val="left"/>
        </w:tabs>
        <w:jc w:val="both"/>
      </w:pPr>
    </w:p>
    <w:p w:rsidRDefault="00082C7F" w:rsidP="00082C7F" w:rsidR="00082C7F">
      <w:pPr>
        <w:tabs>
          <w:tab w:pos="0" w:val="left"/>
        </w:tabs>
        <w:jc w:val="both"/>
      </w:pPr>
    </w:p>
    <w:p w:rsidRDefault="00082C7F" w:rsidP="00082C7F" w:rsidR="00082C7F">
      <w:pPr>
        <w:tabs>
          <w:tab w:pos="4536" w:val="center"/>
          <w:tab w:pos="9072" w:val="right"/>
        </w:tabs>
      </w:pPr>
      <w:r>
        <w:tab/>
        <w:t>U Zadru 6. listopada 2016.</w:t>
      </w:r>
      <w:r>
        <w:tab/>
      </w:r>
    </w:p>
    <w:p w:rsidRDefault="00082C7F" w:rsidP="00082C7F" w:rsidR="00082C7F">
      <w:pPr>
        <w:jc w:val="center"/>
      </w:pPr>
    </w:p>
    <w:p w:rsidRDefault="00082C7F" w:rsidP="00082C7F" w:rsidR="00082C7F">
      <w:pPr>
        <w:ind w:firstLine="708" w:left="6372"/>
        <w:jc w:val="center"/>
      </w:pPr>
      <w:r>
        <w:t>Sudska savjetnica:</w:t>
      </w:r>
    </w:p>
    <w:p w:rsidRDefault="00082C7F" w:rsidP="00082C7F" w:rsidR="00082C7F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082C7F" w:rsidP="00082C7F" w:rsidR="00082C7F">
      <w:pPr>
        <w:tabs>
          <w:tab w:pos="720" w:val="left"/>
        </w:tabs>
        <w:ind w:firstLine="315" w:left="7788"/>
        <w:jc w:val="both"/>
      </w:pPr>
    </w:p>
    <w:p w:rsidRDefault="00082C7F" w:rsidP="00082C7F" w:rsidR="00082C7F">
      <w:pPr>
        <w:tabs>
          <w:tab w:pos="720" w:val="left"/>
        </w:tabs>
        <w:ind w:firstLine="315" w:left="7788"/>
        <w:jc w:val="both"/>
      </w:pPr>
      <w:r>
        <w:tab/>
      </w:r>
    </w:p>
    <w:p w:rsidRDefault="00082C7F" w:rsidP="00082C7F" w:rsidR="00082C7F">
      <w:pPr>
        <w:ind w:firstLine="708"/>
        <w:jc w:val="both"/>
      </w:pPr>
      <w:r>
        <w:t>DNA:</w:t>
      </w:r>
    </w:p>
    <w:p w:rsidRDefault="00082C7F" w:rsidP="00082C7F" w:rsidR="00082C7F">
      <w:pPr>
        <w:ind w:firstLine="708"/>
        <w:jc w:val="both"/>
      </w:pPr>
      <w:r>
        <w:t>1. e-Oglasna ploča suda</w:t>
      </w:r>
    </w:p>
    <w:p w:rsidRDefault="00082C7F" w:rsidP="00082C7F" w:rsidR="00082C7F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082C7F" w:rsidP="00082C7F" w:rsidR="00082C7F">
      <w:pPr>
        <w:ind w:firstLine="720"/>
        <w:jc w:val="both"/>
      </w:pPr>
    </w:p>
    <w:p w:rsidRDefault="00082C7F" w:rsidP="00082C7F" w:rsidR="00082C7F">
      <w:pPr>
        <w:ind w:firstLine="720"/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C7F" w:rsidR="008333A9">
    <w:pPr>
      <w:pStyle w:val="Zaglavlje"/>
    </w:pPr>
    <w:r>
      <w:t>Poslovni broj: 5 St-1050/16-6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C7F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5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19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St-1050/2016-4</izvorni_sadrzaj>
    <derivirana_varijabla naziv="DomainObject.Oznaka_1">St-1050/2016-4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CONTROL HOME MANAGMENT društvo s ograničenom odgovornošću za usluge i trgovinu</izvorni_sadrzaj>
    <derivirana_varijabla naziv="DomainObject.Predmet.ProtustrankaFormated_1">  CONTROL HOME MANAGMENT društvo s ograničenom odgovornošću za usluge i trgovinu</derivirana_varijabla>
  </DomainObject.Predmet.ProtustrankaFormated>
  <DomainObject.Predmet.ProtustrankaFormatedOIB>
    <izvorni_sadrzaj>  CONTROL HOME MANAGMENT društvo s ograničenom odgovornošću za usluge i trgovinu, OIB 21878197085</izvorni_sadrzaj>
    <derivirana_varijabla naziv="DomainObject.Predmet.ProtustrankaFormatedOIB_1">  CONTROL HOME MANAGMENT društvo s ograničenom odgovornošću za usluge i trgovinu, OIB 21878197085</derivirana_varijabla>
  </DomainObject.Predmet.ProtustrankaFormatedOIB>
  <DomainObject.Predmet.ProtustrankaFormatedWithAdress>
    <izvorni_sadrzaj> CONTROL HOME MANAGMENT društvo s ograničenom odgovornošću za usluge i trgovinu, Ulica Kotarskih Serdara 10, 23420 Benkovac</izvorni_sadrzaj>
    <derivirana_varijabla naziv="DomainObject.Predmet.ProtustrankaFormatedWithAdress_1"> CONTROL HOME MANAGMENT društvo s ograničenom odgovornošću za usluge i trgovinu, Ulica Kotarskih Serdara 10, 23420 Benkovac</derivirana_varijabla>
  </DomainObject.Predmet.ProtustrankaFormatedWithAdress>
  <DomainObject.Predmet.ProtustrankaFormatedWithAdressOIB>
    <izvorni_sadrzaj> CONTROL HOME MANAGMENT društvo s ograničenom odgovornošću za usluge i trgovinu, OIB 21878197085, Ulica Kotarskih Serdara 10, 23420 Benkovac</izvorni_sadrzaj>
    <derivirana_varijabla naziv="DomainObject.Predmet.ProtustrankaFormatedWithAdressOIB_1"> CONTROL HOME MANAGMENT društvo s ograničenom odgovornošću za usluge i trgovinu, OIB 21878197085, Ulica Kotarskih Serdara 10, 23420 Benkovac</derivirana_varijabla>
  </DomainObject.Predmet.ProtustrankaFormatedWithAdressOIB>
  <DomainObject.Predmet.ProtustrankaWithAdress>
    <izvorni_sadrzaj>CONTROL HOME MANAGMENT društvo s ograničenom odgovornošću za usluge i trgovinu Ulica Kotarskih Serdara 10, 23420 Benkovac</izvorni_sadrzaj>
    <derivirana_varijabla naziv="DomainObject.Predmet.ProtustrankaWithAdress_1">CONTROL HOME MANAGMENT društvo s ograničenom odgovornošću za usluge i trgovinu Ulica Kotarskih Serdara 10, 23420 Benkovac</derivirana_varijabla>
  </DomainObject.Predmet.ProtustrankaWithAdress>
  <DomainObject.Predmet.ProtustrankaWithAdressOIB>
    <izvorni_sadrzaj>CONTROL HOME MANAGMENT društvo s ograničenom odgovornošću za usluge i trgovinu, OIB 21878197085, Ulica Kotarskih Serdara 10, 23420 Benkovac</izvorni_sadrzaj>
    <derivirana_varijabla naziv="DomainObject.Predmet.ProtustrankaWithAdressOIB_1">CONTROL HOME MANAGMENT društvo s ograničenom odgovornošću za usluge i trgovinu, OIB 21878197085, Ulica Kotarskih Serdara 10, 23420 Benkovac</derivirana_varijabla>
  </DomainObject.Predmet.ProtustrankaWithAdressOIB>
  <DomainObject.Predmet.ProtustrankaNazivFormated>
    <izvorni_sadrzaj>CONTROL HOME MANAGMENT društvo s ograničenom odgovornošću za usluge i trgovinu</izvorni_sadrzaj>
    <derivirana_varijabla naziv="DomainObject.Predmet.ProtustrankaNazivFormated_1">CONTROL HOME MANAGMENT društvo s ograničenom odgovornošću za usluge i trgovinu</derivirana_varijabla>
  </DomainObject.Predmet.ProtustrankaNazivFormated>
  <DomainObject.Predmet.ProtustrankaNazivFormatedOIB>
    <izvorni_sadrzaj>CONTROL HOME MANAGMENT društvo s ograničenom odgovornošću za usluge i trgovinu, OIB 21878197085</izvorni_sadrzaj>
    <derivirana_varijabla naziv="DomainObject.Predmet.ProtustrankaNazivFormatedOIB_1">CONTROL HOME MANAGMENT društvo s ograničenom odgovornošću za usluge i trgovinu, OIB 21878197085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CONTROL HOME MANAGMENT društvo s ograničenom odgovornošću za usluge i trgovinu</item>
    </izvorni_sadrzaj>
    <derivirana_varijabla naziv="DomainObject.Predmet.ProtuStrankaListFormated_1">
      <item>CONTROL HOME MANAGMENT društvo s ograničenom odgovornošću za usluge i trgovinu</item>
    </derivirana_varijabla>
  </DomainObject.Predmet.ProtuStrankaListFormated>
  <DomainObject.Predmet.ProtuStrankaListFormatedOIB>
    <izvorni_sadrzaj>
      <item>CONTROL HOME MANAGMENT društvo s ograničenom odgovornošću za usluge i trgovinu, OIB 21878197085</item>
    </izvorni_sadrzaj>
    <derivirana_varijabla naziv="DomainObject.Predmet.ProtuStrankaListFormatedOIB_1">
      <item>CONTROL HOME MANAGMENT društvo s ograničenom odgovornošću za usluge i trgovinu, OIB 21878197085</item>
    </derivirana_varijabla>
  </DomainObject.Predmet.ProtuStrankaListFormatedOIB>
  <DomainObject.Predmet.ProtuStrankaListFormatedWithAdress>
    <izvorni_sadrzaj>
      <item>CONTROL HOME MANAGMENT društvo s ograničenom odgovornošću za usluge i trgovinu, Ulica Kotarskih Serdara 10, 23420 Benkovac</item>
    </izvorni_sadrzaj>
    <derivirana_varijabla naziv="DomainObject.Predmet.ProtuStrankaListFormatedWithAdress_1">
      <item>CONTROL HOME MANAGMENT društvo s ograničenom odgovornošću za usluge i trgovinu, Ulica Kotarskih Serdara 10, 23420 Benkovac</item>
    </derivirana_varijabla>
  </DomainObject.Predmet.ProtuStrankaListFormatedWithAdress>
  <DomainObject.Predmet.ProtuStrankaListFormatedWithAdressOIB>
    <izvorni_sadrzaj>
      <item>CONTROL HOME MANAGMENT društvo s ograničenom odgovornošću za usluge i trgovinu, OIB 21878197085, Ulica Kotarskih Serdara 10, 23420 Benkovac</item>
    </izvorni_sadrzaj>
    <derivirana_varijabla naziv="DomainObject.Predmet.ProtuStrankaListFormatedWithAdressOIB_1">
      <item>CONTROL HOME MANAGMENT društvo s ograničenom odgovornošću za usluge i trgovinu, OIB 21878197085, Ulica Kotarskih Serdara 10, 23420 Benkovac</item>
    </derivirana_varijabla>
  </DomainObject.Predmet.ProtuStrankaListFormatedWithAdressOIB>
  <DomainObject.Predmet.ProtuStrankaListNazivFormated>
    <izvorni_sadrzaj>
      <item>CONTROL HOME MANAGMENT društvo s ograničenom odgovornošću za usluge i trgovinu</item>
    </izvorni_sadrzaj>
    <derivirana_varijabla naziv="DomainObject.Predmet.ProtuStrankaListNazivFormated_1">
      <item>CONTROL HOME MANAGMENT društvo s ograničenom odgovornošću za usluge i trgovinu</item>
    </derivirana_varijabla>
  </DomainObject.Predmet.ProtuStrankaListNazivFormated>
  <DomainObject.Predmet.ProtuStrankaListNazivFormatedOIB>
    <izvorni_sadrzaj>
      <item>CONTROL HOME MANAGMENT društvo s ograničenom odgovornošću za usluge i trgovinu, OIB 21878197085</item>
    </izvorni_sadrzaj>
    <derivirana_varijabla naziv="DomainObject.Predmet.ProtuStrankaListNazivFormatedOIB_1">
      <item>CONTROL HOME MANAGMENT društvo s ograničenom odgovornošću za usluge i trgovinu, OIB 21878197085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St-1050/2016-4</izvorni_sadrzaj>
    <derivirana_varijabla naziv="DomainObject.PoslovniBrojDokumenta_1">St-1050/2016-4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CONTROL HOME MANAGMENT društvo s ograničenom odgovornošću za usluge i trgovinu</izvorni_sadrzaj>
    <derivirana_varijabla naziv="DomainObject.Predmet.ProtustrankaIDrugi_1">CONTROL HOME MANAGMENT društvo s ograničenom odgovornošću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CONTROL HOME MANAGMENT društvo s ograničenom odgovornošću za usluge i trgovinu, OIB 21878197085, Ulica Kotarskih Serdara 10, 23420 Benkovac</izvorni_sadrzaj>
    <derivirana_varijabla naziv="DomainObject.Predmet.ProtustrankaIDrugiAdressOIB_1">CONTROL HOME MANAGMENT društvo s ograničenom odgovornošću za usluge i trgovinu, OIB 21878197085, Ulica Kotarskih Serdara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CONTROL HOME MANAGMENT društvo s ograničenom odgovornošću za usluge i trgovinu</item>
    </izvorni_sadrzaj>
    <derivirana_varijabla naziv="DomainObject.Predmet.SudioniciListNaziv_1">
      <item>FINA</item>
      <item>CONTROL HOME MANAGMENT društvo s ograničenom odgovornošću za usluge i trgovinu</item>
    </derivirana_varijabla>
  </DomainObject.Predmet.SudioniciListNaziv>
  <DomainObject.Predmet.SudioniciListAdressOIB>
    <izvorni_sadrzaj>
      <item>FINA, OIB 85821130368</item>
      <item>CONTROL HOME MANAGMENT društvo s ograničenom odgovornošću za usluge i trgovinu, OIB 21878197085, Ulica Kotarskih Serdara 10,23420 Benkovac</item>
    </izvorni_sadrzaj>
    <derivirana_varijabla naziv="DomainObject.Predmet.SudioniciListAdressOIB_1">
      <item>FINA, OIB 85821130368</item>
      <item>CONTROL HOME MANAGMENT društvo s ograničenom odgovornošću za usluge i trgovinu, OIB 21878197085, Ulica Kotarskih Serdara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3CF6D5-12B8-467F-A199-2A27217676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2088</properties:Characters>
  <properties:Lines>60</properties:Lines>
  <properties:Paragraphs>17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2016-10-07T11:21:00Z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