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3284" w14:paraId="8b13284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3732AD">
        <w:t xml:space="preserve">DANIJELA NEKRETNINE d.o.o. Poreč, St. Diklić 3,                  </w:t>
      </w:r>
      <w:proofErr w:type="spellStart"/>
      <w:r w:rsidR="003732AD" w:rsidRPr="00936C9E">
        <w:t>OIB</w:t>
      </w:r>
      <w:proofErr w:type="spellEnd"/>
      <w:r w:rsidR="003732AD" w:rsidRPr="00936C9E">
        <w:t xml:space="preserve">: </w:t>
      </w:r>
      <w:proofErr w:type="spellStart"/>
      <w:r w:rsidR="003732AD">
        <w:t>61498216232</w:t>
      </w:r>
      <w:proofErr w:type="spellEnd"/>
      <w:r w:rsidR="00294BFD">
        <w:t>,</w:t>
      </w:r>
      <w:r w:rsidR="000D12D6">
        <w:t xml:space="preserve"> </w:t>
      </w:r>
      <w:proofErr w:type="spellStart"/>
      <w:r w:rsidR="00BE5DC8">
        <w:t>1</w:t>
      </w:r>
      <w:r w:rsidR="00294BFD">
        <w:t>4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3732AD">
        <w:t xml:space="preserve">DANIJELA NEKRETNINE d.o.o. Poreč, St. Diklić 3, </w:t>
      </w:r>
      <w:proofErr w:type="spellStart"/>
      <w:r w:rsidR="003732AD" w:rsidRPr="00936C9E">
        <w:t>OIB</w:t>
      </w:r>
      <w:proofErr w:type="spellEnd"/>
      <w:r w:rsidR="003732AD" w:rsidRPr="00936C9E">
        <w:t xml:space="preserve">: </w:t>
      </w:r>
      <w:proofErr w:type="spellStart"/>
      <w:r w:rsidR="003732AD">
        <w:t>61498216232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3732AD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D12D6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294BFD">
        <w:rPr>
          <w:b/>
        </w:rPr>
        <w:t>1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r w:rsidR="003732AD">
        <w:t>DANIJELA NEKRETNINE d.o.o. Poreč, St. Diklić 3</w:t>
      </w:r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3732AD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3732AD">
        <w:t>Danijela Golemović</w:t>
      </w:r>
      <w:r w:rsidR="003732AD" w:rsidRPr="00936C9E">
        <w:t xml:space="preserve"> iz </w:t>
      </w:r>
      <w:proofErr w:type="spellStart"/>
      <w:r w:rsidR="003732AD">
        <w:t>Vrvari</w:t>
      </w:r>
      <w:proofErr w:type="spellEnd"/>
      <w:r w:rsidR="003732AD">
        <w:t>, St. Diklić 3</w:t>
      </w:r>
      <w:r w:rsidR="003732AD" w:rsidRPr="00936C9E">
        <w:t xml:space="preserve">, </w:t>
      </w:r>
      <w:proofErr w:type="spellStart"/>
      <w:r w:rsidR="003732AD" w:rsidRPr="00936C9E">
        <w:t>OIB</w:t>
      </w:r>
      <w:proofErr w:type="spellEnd"/>
      <w:r w:rsidR="003732AD" w:rsidRPr="00936C9E">
        <w:t xml:space="preserve">: </w:t>
      </w:r>
      <w:proofErr w:type="spellStart"/>
      <w:r w:rsidR="003732AD">
        <w:t>49809112073</w:t>
      </w:r>
      <w:proofErr w:type="spellEnd"/>
      <w:r w:rsidR="003732AD">
        <w:t>.</w:t>
      </w:r>
    </w:p>
    <w:p w:rsidRDefault="00FB0B18" w:rsidP="00BE5DC8" w:rsidR="00294BFD">
      <w:r w:rsidRPr="009E27CE">
        <w:tab/>
        <w:t>II.</w:t>
      </w:r>
      <w:r w:rsidRPr="009E27CE">
        <w:tab/>
        <w:t xml:space="preserve">Poziva se zakonski zastupnik dužnika </w:t>
      </w:r>
      <w:r w:rsidR="003732AD">
        <w:t>Danijela Golemović</w:t>
      </w:r>
      <w:r w:rsidR="003732AD" w:rsidRPr="00936C9E">
        <w:t xml:space="preserve"> iz </w:t>
      </w:r>
      <w:proofErr w:type="spellStart"/>
      <w:r w:rsidR="003732AD">
        <w:t>Vrvari</w:t>
      </w:r>
      <w:proofErr w:type="spellEnd"/>
      <w:r w:rsidR="003732AD">
        <w:t>, St. Diklić 3</w:t>
      </w:r>
      <w:r w:rsidR="003732AD" w:rsidRPr="00936C9E">
        <w:t xml:space="preserve">, </w:t>
      </w:r>
      <w:proofErr w:type="spellStart"/>
      <w:r w:rsidR="003732AD" w:rsidRPr="00936C9E">
        <w:t>OIB</w:t>
      </w:r>
      <w:proofErr w:type="spellEnd"/>
      <w:r w:rsidR="003732AD" w:rsidRPr="00936C9E">
        <w:t xml:space="preserve">: </w:t>
      </w:r>
      <w:proofErr w:type="spellStart"/>
      <w:r w:rsidR="003732AD">
        <w:t>49809112073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3732AD">
        <w:t xml:space="preserve">DANIJELA NEKRETNINE d.o.o. Poreč, St. Diklić 3, </w:t>
      </w:r>
      <w:proofErr w:type="spellStart"/>
      <w:r w:rsidR="003732AD" w:rsidRPr="00936C9E">
        <w:t>OIB</w:t>
      </w:r>
      <w:proofErr w:type="spellEnd"/>
      <w:r w:rsidR="003732AD" w:rsidRPr="00936C9E">
        <w:t xml:space="preserve">: </w:t>
      </w:r>
      <w:proofErr w:type="spellStart"/>
      <w:r w:rsidR="003732AD">
        <w:t>61498216232</w:t>
      </w:r>
      <w:proofErr w:type="spellEnd"/>
      <w:r w:rsidR="003732AD">
        <w:t>.</w:t>
      </w:r>
    </w:p>
    <w:p w:rsidRDefault="003732AD" w:rsidP="00BE5DC8" w:rsidR="003732AD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BE5DC8">
        <w:t>1</w:t>
      </w:r>
      <w:r w:rsidR="00294BFD">
        <w:t>4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3732AD">
        <w:t>DANIJELA NEKRETNINE d.o.o. Poreč, St. Diklić 3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3732AD">
        <w:t>Danijela Golemović</w:t>
      </w:r>
      <w:r w:rsidR="003732AD" w:rsidRPr="00936C9E">
        <w:t xml:space="preserve"> iz </w:t>
      </w:r>
      <w:proofErr w:type="spellStart"/>
      <w:r w:rsidR="003732AD">
        <w:t>Vrvari</w:t>
      </w:r>
      <w:proofErr w:type="spellEnd"/>
      <w:r w:rsidR="003732AD">
        <w:t>, St. Diklić 3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732AD">
      <w:t>854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648DC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D4D06"/>
    <w:rsid w:val="00814FDD"/>
    <w:rsid w:val="00816117"/>
    <w:rsid w:val="008C3F42"/>
    <w:rsid w:val="008F173B"/>
    <w:rsid w:val="00921325"/>
    <w:rsid w:val="00966681"/>
    <w:rsid w:val="00985388"/>
    <w:rsid w:val="009A04CC"/>
    <w:rsid w:val="009E27CE"/>
    <w:rsid w:val="00B31B75"/>
    <w:rsid w:val="00B33836"/>
    <w:rsid w:val="00B76D83"/>
    <w:rsid w:val="00BE5DC8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32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32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32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32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32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32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32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32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DANIJELA NEKRETNINE d.o.o. POREČ</izvorni_sadrzaj>
    <derivirana_varijabla naziv="DomainObject.Predmet.ProtustrankaFormated_1">  DANIJELA NEKRETNINE d.o.o. POREČ</derivirana_varijabla>
  </DomainObject.Predmet.ProtustrankaFormated>
  <DomainObject.Predmet.ProtustrankaFormatedOIB>
    <izvorni_sadrzaj>  DANIJELA NEKRETNINE d.o.o. POREČ, OIB 61498216232</izvorni_sadrzaj>
    <derivirana_varijabla naziv="DomainObject.Predmet.ProtustrankaFormatedOIB_1">  DANIJELA NEKRETNINE d.o.o. POREČ, OIB 61498216232</derivirana_varijabla>
  </DomainObject.Predmet.ProtustrankaFormatedOIB>
  <DomainObject.Predmet.ProtustrankaFormatedWithAdress>
    <izvorni_sadrzaj> DANIJELA NEKRETNINE d.o.o. POREČ, St. Diklić 3, 52440 Poreč</izvorni_sadrzaj>
    <derivirana_varijabla naziv="DomainObject.Predmet.ProtustrankaFormatedWithAdress_1"> DANIJELA NEKRETNINE d.o.o. POREČ, St. Diklić 3, 52440 Poreč</derivirana_varijabla>
  </DomainObject.Predmet.ProtustrankaFormatedWithAdress>
  <DomainObject.Predmet.ProtustrankaFormatedWithAdressOIB>
    <izvorni_sadrzaj> DANIJELA NEKRETNINE d.o.o. POREČ, OIB 61498216232, St. Diklić 3, 52440 Poreč</izvorni_sadrzaj>
    <derivirana_varijabla naziv="DomainObject.Predmet.ProtustrankaFormatedWithAdressOIB_1"> DANIJELA NEKRETNINE d.o.o. POREČ, OIB 61498216232, St. Diklić 3, 52440 Poreč</derivirana_varijabla>
  </DomainObject.Predmet.ProtustrankaFormatedWithAdressOIB>
  <DomainObject.Predmet.ProtustrankaWithAdress>
    <izvorni_sadrzaj>DANIJELA NEKRETNINE d.o.o. POREČ St. Diklić 3, 52440 Poreč</izvorni_sadrzaj>
    <derivirana_varijabla naziv="DomainObject.Predmet.ProtustrankaWithAdress_1">DANIJELA NEKRETNINE d.o.o. POREČ St. Diklić 3, 52440 Poreč</derivirana_varijabla>
  </DomainObject.Predmet.ProtustrankaWithAdress>
  <DomainObject.Predmet.ProtustrankaWithAdressOIB>
    <izvorni_sadrzaj>DANIJELA NEKRETNINE d.o.o. POREČ, OIB 61498216232, St. Diklić 3, 52440 Poreč</izvorni_sadrzaj>
    <derivirana_varijabla naziv="DomainObject.Predmet.ProtustrankaWithAdressOIB_1">DANIJELA NEKRETNINE d.o.o. POREČ, OIB 61498216232, St. Diklić 3, 52440 Poreč</derivirana_varijabla>
  </DomainObject.Predmet.ProtustrankaWithAdressOIB>
  <DomainObject.Predmet.ProtustrankaNazivFormated>
    <izvorni_sadrzaj>DANIJELA NEKRETNINE d.o.o. POREČ</izvorni_sadrzaj>
    <derivirana_varijabla naziv="DomainObject.Predmet.ProtustrankaNazivFormated_1">DANIJELA NEKRETNINE d.o.o. POREČ</derivirana_varijabla>
  </DomainObject.Predmet.ProtustrankaNazivFormated>
  <DomainObject.Predmet.ProtustrankaNazivFormatedOIB>
    <izvorni_sadrzaj>DANIJELA NEKRETNINE d.o.o. POREČ, OIB 61498216232</izvorni_sadrzaj>
    <derivirana_varijabla naziv="DomainObject.Predmet.ProtustrankaNazivFormatedOIB_1">DANIJELA NEKRETNINE d.o.o. POREČ, OIB 61498216232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217787.57</izvorni_sadrzaj>
    <derivirana_varijabla naziv="DomainObject.Predmet.TrenutnaVrijednost_1">217787.57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DANIJELA NEKRETNINE d.o.o. POREČ</item>
    </izvorni_sadrzaj>
    <derivirana_varijabla naziv="DomainObject.Predmet.ProtuStrankaListFormated_1">
      <item>DANIJELA NEKRETNINE d.o.o. POREČ</item>
    </derivirana_varijabla>
  </DomainObject.Predmet.ProtuStrankaListFormated>
  <DomainObject.Predmet.ProtuStrankaListFormatedOIB>
    <izvorni_sadrzaj>
      <item>DANIJELA NEKRETNINE d.o.o. POREČ, OIB 61498216232</item>
    </izvorni_sadrzaj>
    <derivirana_varijabla naziv="DomainObject.Predmet.ProtuStrankaListFormatedOIB_1">
      <item>DANIJELA NEKRETNINE d.o.o. POREČ, OIB 61498216232</item>
    </derivirana_varijabla>
  </DomainObject.Predmet.ProtuStrankaListFormatedOIB>
  <DomainObject.Predmet.ProtuStrankaListFormatedWithAdress>
    <izvorni_sadrzaj>
      <item>DANIJELA NEKRETNINE d.o.o. POREČ, St. Diklić 3, 52440 Poreč</item>
    </izvorni_sadrzaj>
    <derivirana_varijabla naziv="DomainObject.Predmet.ProtuStrankaListFormatedWithAdress_1">
      <item>DANIJELA NEKRETNINE d.o.o. POREČ, St. Diklić 3, 52440 Poreč</item>
    </derivirana_varijabla>
  </DomainObject.Predmet.ProtuStrankaListFormatedWithAdress>
  <DomainObject.Predmet.ProtuStrankaListFormatedWithAdressOIB>
    <izvorni_sadrzaj>
      <item>DANIJELA NEKRETNINE d.o.o. POREČ, OIB 61498216232, St. Diklić 3, 52440 Poreč</item>
    </izvorni_sadrzaj>
    <derivirana_varijabla naziv="DomainObject.Predmet.ProtuStrankaListFormatedWithAdressOIB_1">
      <item>DANIJELA NEKRETNINE d.o.o. POREČ, OIB 61498216232, St. Diklić 3, 52440 Poreč</item>
    </derivirana_varijabla>
  </DomainObject.Predmet.ProtuStrankaListFormatedWithAdressOIB>
  <DomainObject.Predmet.ProtuStrankaListNazivFormated>
    <izvorni_sadrzaj>
      <item>DANIJELA NEKRETNINE d.o.o. POREČ</item>
    </izvorni_sadrzaj>
    <derivirana_varijabla naziv="DomainObject.Predmet.ProtuStrankaListNazivFormated_1">
      <item>DANIJELA NEKRETNINE d.o.o. POREČ</item>
    </derivirana_varijabla>
  </DomainObject.Predmet.ProtuStrankaListNazivFormated>
  <DomainObject.Predmet.ProtuStrankaListNazivFormatedOIB>
    <izvorni_sadrzaj>
      <item>DANIJELA NEKRETNINE d.o.o. POREČ, OIB 61498216232</item>
    </izvorni_sadrzaj>
    <derivirana_varijabla naziv="DomainObject.Predmet.ProtuStrankaListNazivFormatedOIB_1">
      <item>DANIJELA NEKRETNINE d.o.o. POREČ, OIB 61498216232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DANIJELA NEKRETNINE d.o.o. POREČ</izvorni_sadrzaj>
    <derivirana_varijabla naziv="DomainObject.Predmet.ProtustrankaIDrugi_1">DANIJELA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DANIJELA NEKRETNINE d.o.o. POREČ, OIB 61498216232, St. Diklić 3, 52440 Poreč</izvorni_sadrzaj>
    <derivirana_varijabla naziv="DomainObject.Predmet.ProtustrankaIDrugiAdressOIB_1">DANIJELA NEKRETNINE d.o.o. POREČ, OIB 61498216232, St. Diklić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DANIJELA NEKRETNINE d.o.o. POREČ</item>
    </izvorni_sadrzaj>
    <derivirana_varijabla naziv="DomainObject.Predmet.SudioniciListNaziv_1">
      <item>FINANCIJSKA AGENCIJA, RC RIJEKA, PODRUŽNICA PULA, PULA</item>
      <item>DANIJELA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DANIJELA NEKRETNINE d.o.o. POREČ, OIB 61498216232, St. Diklić 3,52440 Poreč</item>
    </izvorni_sadrzaj>
    <derivirana_varijabla naziv="DomainObject.Predmet.SudioniciListAdressOIB_1">
      <item>FINANCIJSKA AGENCIJA, RC RIJEKA, PODRUŽNICA PULA, PULA, OIB 85821130368, Giardini 5,52100 Pula</item>
      <item>DANIJELA NEKRETNINE d.o.o. POREČ, OIB 61498216232, St. Diklić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61498216232</item>
    </izvorni_sadrzaj>
    <derivirana_varijabla naziv="DomainObject.Predmet.SudioniciListNazivOIB_1">
      <item>, OIB 85821130368</item>
      <item>, OIB 61498216232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1388</properties:Characters>
  <properties:Lines>46</properties:Lines>
  <properties:Paragraphs>22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2016-06-14T08:16:00Z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