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811e4" w14:paraId="ef811e4" w:rsidRDefault="0051548C" w:rsidP="009F3682" w:rsidR="0051548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3623A"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</w:p>
    <w:p w:rsidRDefault="0051548C" w:rsidP="0051548C" w:rsidR="0051548C" w:rsidRPr="0051548C">
      <w:pPr>
        <w:ind w:hanging="720" w:left="360"/>
      </w:pPr>
      <w:r w:rsidRPr="0051548C">
        <w:t xml:space="preserve">     REPUBLIKA HRVATSKA</w:t>
      </w:r>
    </w:p>
    <w:p w:rsidRDefault="0051548C" w:rsidP="0051548C" w:rsidR="009F3682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9F3682" w:rsidRPr="009F3682">
        <w:t xml:space="preserve"> </w:t>
      </w:r>
      <w:r w:rsidR="009F3682">
        <w:t xml:space="preserve">                                               </w:t>
      </w:r>
    </w:p>
    <w:p w:rsidRDefault="009F3682" w:rsidP="00122C64" w:rsidR="00122C64">
      <w:pPr>
        <w:pStyle w:val="Tijeloteksta"/>
        <w:ind w:left="708"/>
        <w:jc w:val="right"/>
      </w:pPr>
      <w:r>
        <w:t xml:space="preserve">                   Broj:</w:t>
      </w:r>
      <w:r w:rsidR="00122C64">
        <w:t xml:space="preserve"> St-</w:t>
      </w:r>
      <w:r w:rsidR="003F7F5B">
        <w:t>436</w:t>
      </w:r>
      <w:r w:rsidR="00122C64">
        <w:t>/1</w:t>
      </w:r>
      <w:r w:rsidR="003F7F5B">
        <w:t>8-6</w:t>
      </w:r>
    </w:p>
    <w:p w:rsidRDefault="00122C64" w:rsidP="00122C64" w:rsidR="00122C64">
      <w:pPr>
        <w:ind w:hanging="720" w:left="360"/>
        <w:rPr>
          <w:sz w:val="22"/>
          <w:szCs w:val="22"/>
        </w:rPr>
      </w:pPr>
    </w:p>
    <w:p w:rsidRDefault="00122C64" w:rsidP="00122C64" w:rsidR="00122C64">
      <w:pPr>
        <w:pStyle w:val="Tijeloteksta"/>
        <w:ind w:left="708"/>
        <w:jc w:val="right"/>
      </w:pPr>
    </w:p>
    <w:p w:rsidRDefault="00122C64" w:rsidP="00122C64" w:rsidR="00122C64">
      <w:pPr>
        <w:pStyle w:val="Tijeloteksta"/>
        <w:jc w:val="center"/>
      </w:pPr>
      <w:r>
        <w:t>U   I M E   R E P U B L I K E   H R V A T S K E</w:t>
      </w:r>
    </w:p>
    <w:p w:rsidRDefault="00122C64" w:rsidP="00122C64" w:rsidR="00122C64">
      <w:pPr>
        <w:pStyle w:val="Tijeloteksta"/>
        <w:jc w:val="center"/>
        <w:rPr>
          <w:bCs/>
        </w:rPr>
      </w:pPr>
      <w:r>
        <w:t>R J E Š E N J E</w:t>
      </w:r>
    </w:p>
    <w:p w:rsidRDefault="00122C64" w:rsidP="00122C64" w:rsidR="00122C64">
      <w:pPr>
        <w:pStyle w:val="Tijeloteksta"/>
        <w:rPr>
          <w:b/>
          <w:bCs/>
        </w:rPr>
      </w:pPr>
    </w:p>
    <w:p w:rsidRDefault="00122C64" w:rsidP="00122C64" w:rsidR="00BB1DEF">
      <w:pPr>
        <w:ind w:firstLine="708"/>
        <w:jc w:val="both"/>
      </w:pPr>
      <w:r>
        <w:t xml:space="preserve">Trgovački sud u Osijeku, po višem sudskom savjetniku Josi Jovanović, u stečajnom predmetu povodom zahtjeva Financijske agencije </w:t>
      </w:r>
      <w:proofErr w:type="spellStart"/>
      <w:r>
        <w:t>OIB</w:t>
      </w:r>
      <w:proofErr w:type="spellEnd"/>
      <w:r>
        <w:t xml:space="preserve">: 85821130368, Regionalni centar Zagreb Podružnica Zagreb, Trg svibanjskih žrtava 1995. 1, za pokretanje skraćenog stečajnog postupka nad dužnikom </w:t>
      </w:r>
      <w:proofErr w:type="spellStart"/>
      <w:r w:rsidR="003F7F5B" w:rsidRPr="003F7F5B">
        <w:t>BALKAN</w:t>
      </w:r>
      <w:proofErr w:type="spellEnd"/>
      <w:r w:rsidR="003F7F5B" w:rsidRPr="003F7F5B">
        <w:t xml:space="preserve"> </w:t>
      </w:r>
      <w:proofErr w:type="spellStart"/>
      <w:r w:rsidR="003F7F5B" w:rsidRPr="003F7F5B">
        <w:t>EXPERIENCE</w:t>
      </w:r>
      <w:proofErr w:type="spellEnd"/>
      <w:r w:rsidR="003F7F5B" w:rsidRPr="003F7F5B">
        <w:t xml:space="preserve"> j.d.o.o. za prijevoz i usluge</w:t>
      </w:r>
      <w:r w:rsidR="003F7F5B">
        <w:t xml:space="preserve"> Zagreb,</w:t>
      </w:r>
      <w:r w:rsidR="003C105E">
        <w:t xml:space="preserve"> (ranije: FA-</w:t>
      </w:r>
      <w:proofErr w:type="spellStart"/>
      <w:r w:rsidR="003C105E">
        <w:t>PK</w:t>
      </w:r>
      <w:proofErr w:type="spellEnd"/>
      <w:r w:rsidR="003C105E">
        <w:t xml:space="preserve"> BARIO j.d.o.o. za prijevoz i usluge Zagreb),</w:t>
      </w:r>
      <w:r w:rsidR="003F7F5B">
        <w:t xml:space="preserve"> Unska ulica 2b, </w:t>
      </w:r>
      <w:proofErr w:type="spellStart"/>
      <w:r w:rsidR="003F7F5B">
        <w:t>OIB</w:t>
      </w:r>
      <w:proofErr w:type="spellEnd"/>
      <w:r w:rsidR="003F7F5B">
        <w:t xml:space="preserve">: </w:t>
      </w:r>
      <w:r w:rsidR="003F7F5B" w:rsidRPr="003F7F5B">
        <w:t>77478209912</w:t>
      </w:r>
      <w:r w:rsidR="003F7F5B">
        <w:t xml:space="preserve">, </w:t>
      </w:r>
      <w:r w:rsidR="003C105E">
        <w:t xml:space="preserve">po službenoj dužnosti </w:t>
      </w:r>
      <w:r w:rsidR="003F7F5B">
        <w:t>dana 20. rujna 2018.</w:t>
      </w:r>
      <w:r>
        <w:t xml:space="preserve">    </w:t>
      </w:r>
      <w:r w:rsidR="004A0C40">
        <w:rPr>
          <w:color w:val="000000"/>
        </w:rPr>
        <w:t>.</w:t>
      </w:r>
      <w:r w:rsidR="000460DF">
        <w:t xml:space="preserve"> </w:t>
      </w:r>
      <w:r w:rsidR="00DA6180">
        <w:t xml:space="preserve">                                                  </w:t>
      </w:r>
    </w:p>
    <w:p w:rsidRDefault="0073623A" w:rsidP="00F9299F" w:rsidR="0073623A">
      <w:pPr>
        <w:jc w:val="both"/>
      </w:pPr>
    </w:p>
    <w:p w:rsidRDefault="000C3362" w:rsidP="00F9299F" w:rsidR="00F9299F" w:rsidRPr="000460DF">
      <w:pPr>
        <w:jc w:val="center"/>
      </w:pPr>
      <w:r w:rsidRPr="000460DF">
        <w:t xml:space="preserve">r i j e š i o  j e </w:t>
      </w:r>
    </w:p>
    <w:p w:rsidRDefault="0073623A" w:rsidP="0090263A" w:rsidR="0073623A">
      <w:pPr>
        <w:rPr>
          <w:b/>
        </w:rPr>
      </w:pPr>
    </w:p>
    <w:p w:rsidRDefault="0090263A" w:rsidP="0090263A" w:rsidR="001A37A8">
      <w:pPr>
        <w:jc w:val="both"/>
      </w:pPr>
      <w:r>
        <w:tab/>
        <w:t xml:space="preserve">Ispravlja se </w:t>
      </w:r>
      <w:proofErr w:type="spellStart"/>
      <w:r>
        <w:t>ovosudno</w:t>
      </w:r>
      <w:proofErr w:type="spellEnd"/>
      <w:r>
        <w:t xml:space="preserve"> rješenje o</w:t>
      </w:r>
      <w:r w:rsidR="00A45F29">
        <w:t xml:space="preserve"> o</w:t>
      </w:r>
      <w:r w:rsidR="00122C64">
        <w:t>tvaranju i zaključenju skraćenog stečajnog postupka</w:t>
      </w:r>
      <w:r w:rsidR="00A45F29">
        <w:t xml:space="preserve"> </w:t>
      </w:r>
      <w:r>
        <w:t>broj</w:t>
      </w:r>
      <w:r w:rsidR="00A45F29">
        <w:t>:</w:t>
      </w:r>
      <w:r w:rsidR="00122C64">
        <w:t xml:space="preserve"> St-</w:t>
      </w:r>
      <w:r w:rsidR="00F359AC">
        <w:t>436/2018</w:t>
      </w:r>
      <w:r w:rsidR="00122C64">
        <w:t xml:space="preserve">-4 </w:t>
      </w:r>
      <w:r>
        <w:t xml:space="preserve"> </w:t>
      </w:r>
      <w:r w:rsidR="00122C64">
        <w:t xml:space="preserve">od </w:t>
      </w:r>
      <w:r w:rsidR="006566E2">
        <w:t>11. rujna 2018.</w:t>
      </w:r>
      <w:r w:rsidR="00122C64">
        <w:t xml:space="preserve"> </w:t>
      </w:r>
      <w:r w:rsidR="004A0C40">
        <w:t xml:space="preserve"> </w:t>
      </w:r>
      <w:r w:rsidR="00CD790D">
        <w:t xml:space="preserve">na način </w:t>
      </w:r>
      <w:r w:rsidR="005F1638">
        <w:t>da</w:t>
      </w:r>
      <w:r w:rsidR="003C105E">
        <w:t xml:space="preserve"> u uvodu rješenja, točci I i III rješenja, te u obrazloženju u retku 4, </w:t>
      </w:r>
      <w:r w:rsidR="00CD790D">
        <w:t xml:space="preserve"> umjesto</w:t>
      </w:r>
      <w:r w:rsidR="006566E2">
        <w:t xml:space="preserve"> naziva </w:t>
      </w:r>
      <w:r w:rsidR="005F1638">
        <w:t>stečajnog dužnika</w:t>
      </w:r>
      <w:r w:rsidR="00CD790D">
        <w:t xml:space="preserve"> „…</w:t>
      </w:r>
      <w:r w:rsidR="006566E2">
        <w:t>FA-</w:t>
      </w:r>
      <w:proofErr w:type="spellStart"/>
      <w:r w:rsidR="006566E2">
        <w:t>PK</w:t>
      </w:r>
      <w:proofErr w:type="spellEnd"/>
      <w:r w:rsidR="006566E2">
        <w:t xml:space="preserve"> BARIO j.d.o.o. …" </w:t>
      </w:r>
      <w:r w:rsidR="00CD790D">
        <w:t xml:space="preserve"> treba </w:t>
      </w:r>
      <w:r w:rsidR="004A0C40">
        <w:t>pisati</w:t>
      </w:r>
      <w:r w:rsidR="00CD790D">
        <w:t xml:space="preserve"> </w:t>
      </w:r>
      <w:r w:rsidR="006566E2">
        <w:t xml:space="preserve">naziv </w:t>
      </w:r>
      <w:r w:rsidR="005F1638">
        <w:t xml:space="preserve">stečajnog dužnika: </w:t>
      </w:r>
      <w:r w:rsidR="00CD790D">
        <w:t>„…</w:t>
      </w:r>
      <w:proofErr w:type="spellStart"/>
      <w:r w:rsidR="006566E2" w:rsidRPr="003F7F5B">
        <w:t>BALKAN</w:t>
      </w:r>
      <w:proofErr w:type="spellEnd"/>
      <w:r w:rsidR="006566E2" w:rsidRPr="003F7F5B">
        <w:t xml:space="preserve"> </w:t>
      </w:r>
      <w:proofErr w:type="spellStart"/>
      <w:r w:rsidR="006566E2" w:rsidRPr="003F7F5B">
        <w:t>EXPERIENCE</w:t>
      </w:r>
      <w:proofErr w:type="spellEnd"/>
      <w:r w:rsidR="006566E2" w:rsidRPr="003F7F5B">
        <w:t xml:space="preserve"> j.d.o.o.</w:t>
      </w:r>
      <w:r w:rsidR="006566E2">
        <w:t xml:space="preserve"> </w:t>
      </w:r>
      <w:r w:rsidR="00CD790D">
        <w:t xml:space="preserve">…“ </w:t>
      </w:r>
      <w:r w:rsidR="00BB1359">
        <w:t>.</w:t>
      </w:r>
    </w:p>
    <w:p w:rsidRDefault="009006AD" w:rsidP="0090263A" w:rsidR="009006AD">
      <w:pPr>
        <w:rPr>
          <w:b/>
          <w:u w:val="single"/>
        </w:rPr>
      </w:pPr>
    </w:p>
    <w:p w:rsidRDefault="0090263A" w:rsidP="0090263A" w:rsidR="0090263A" w:rsidRPr="00AA5629">
      <w:pPr>
        <w:jc w:val="center"/>
      </w:pPr>
      <w:r w:rsidRPr="00AA5629">
        <w:t>Obrazloženje</w:t>
      </w:r>
    </w:p>
    <w:p w:rsidRDefault="0073623A" w:rsidP="0090263A" w:rsidR="0073623A">
      <w:pPr>
        <w:jc w:val="center"/>
        <w:rPr>
          <w:b/>
        </w:rPr>
      </w:pPr>
    </w:p>
    <w:p w:rsidRDefault="0090263A" w:rsidP="0090263A" w:rsidR="0090263A">
      <w:pPr>
        <w:jc w:val="both"/>
      </w:pPr>
      <w:r>
        <w:tab/>
      </w:r>
      <w:r w:rsidR="006566E2">
        <w:t>Odlukom Skupštine društva prom</w:t>
      </w:r>
      <w:r w:rsidR="007C2C3E">
        <w:t>i</w:t>
      </w:r>
      <w:r w:rsidR="006566E2">
        <w:t>jen</w:t>
      </w:r>
      <w:r w:rsidR="007C2C3E">
        <w:t>j</w:t>
      </w:r>
      <w:r w:rsidR="006566E2">
        <w:t>en je naziv stečajnog dužnika</w:t>
      </w:r>
      <w:r w:rsidR="007C2C3E">
        <w:t>.</w:t>
      </w:r>
      <w:r w:rsidR="009006AD">
        <w:t xml:space="preserve"> </w:t>
      </w:r>
    </w:p>
    <w:p w:rsidRDefault="007C2C3E" w:rsidP="005F1638" w:rsidR="009006AD">
      <w:pPr>
        <w:ind w:firstLine="708"/>
        <w:jc w:val="both"/>
      </w:pPr>
      <w:r>
        <w:t xml:space="preserve">Budući je došlo do promjene upisa naziva stečajnog dužnika, kako je to navedeno u izreci, </w:t>
      </w:r>
      <w:r w:rsidR="009006AD">
        <w:t xml:space="preserve">u rješenju o </w:t>
      </w:r>
      <w:r w:rsidR="005F1638">
        <w:t>otvaranju i zaključenju stečajnog postupka</w:t>
      </w:r>
      <w:r>
        <w:t>,</w:t>
      </w:r>
      <w:r w:rsidR="009006AD">
        <w:t xml:space="preserve"> t</w:t>
      </w:r>
      <w:r w:rsidR="005F1638">
        <w:t>o</w:t>
      </w:r>
      <w:r w:rsidR="009006AD">
        <w:t xml:space="preserve"> je sud odlučio kao u izreci.</w:t>
      </w:r>
      <w:r w:rsidR="00F9299F">
        <w:tab/>
      </w:r>
    </w:p>
    <w:p w:rsidRDefault="00E40A2B" w:rsidP="00F9299F" w:rsidR="00E40A2B">
      <w:pPr>
        <w:jc w:val="both"/>
      </w:pPr>
      <w:r>
        <w:t xml:space="preserve"> </w:t>
      </w:r>
    </w:p>
    <w:p w:rsidRDefault="00E40A2B" w:rsidP="009F3682" w:rsidR="00E40A2B">
      <w:pPr>
        <w:jc w:val="center"/>
      </w:pPr>
      <w:r>
        <w:t xml:space="preserve">U Osijeku </w:t>
      </w:r>
      <w:r w:rsidR="00AA5629">
        <w:t>2</w:t>
      </w:r>
      <w:r w:rsidR="007C2C3E">
        <w:t>0. rujna 2018.</w:t>
      </w:r>
      <w:r w:rsidR="00BB1359">
        <w:t xml:space="preserve"> </w:t>
      </w:r>
      <w:r>
        <w:t xml:space="preserve"> </w:t>
      </w:r>
    </w:p>
    <w:p w:rsidRDefault="00AA5629" w:rsidP="009F3682" w:rsidR="00AA5629">
      <w:pPr>
        <w:jc w:val="center"/>
      </w:pPr>
    </w:p>
    <w:p w:rsidRDefault="005F1638" w:rsidP="005F1638" w:rsidR="005F1638">
      <w:pPr>
        <w:pStyle w:val="Tijeloteksta"/>
        <w:jc w:val="left"/>
      </w:pPr>
      <w:r>
        <w:t>Zapisničar</w:t>
      </w:r>
    </w:p>
    <w:p w:rsidRDefault="005F1638" w:rsidP="005F1638" w:rsidR="005F1638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Viši sudski savjetnik</w:t>
      </w:r>
    </w:p>
    <w:p w:rsidRDefault="005F1638" w:rsidP="005F1638" w:rsidR="005F1638">
      <w:pPr>
        <w:pStyle w:val="Tijeloteksta"/>
        <w:ind w:left="360"/>
        <w:jc w:val="left"/>
      </w:pPr>
    </w:p>
    <w:p w:rsidRDefault="005F1638" w:rsidP="005F1638" w:rsidR="005F1638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Joso Jovanović</w:t>
      </w:r>
    </w:p>
    <w:p w:rsidRDefault="001B157C" w:rsidP="007C2C3E" w:rsidR="001B157C">
      <w:pPr>
        <w:pStyle w:val="Tijeloteksta"/>
        <w:jc w:val="left"/>
      </w:pPr>
    </w:p>
    <w:p w:rsidRDefault="001B157C" w:rsidP="001B157C" w:rsidR="001B157C">
      <w:pPr>
        <w:pStyle w:val="Tijeloteksta"/>
        <w:jc w:val="left"/>
      </w:pPr>
      <w:r>
        <w:t>POUKA O PRAVNOM LIJEKU:</w:t>
      </w:r>
    </w:p>
    <w:p w:rsidRDefault="001B157C" w:rsidP="001B157C" w:rsidR="001B157C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1B157C" w:rsidP="001B157C" w:rsidR="001B157C">
      <w:pPr>
        <w:pStyle w:val="Tijeloteksta"/>
        <w:jc w:val="left"/>
      </w:pPr>
    </w:p>
    <w:p w:rsidRDefault="005F1638" w:rsidP="005F1638" w:rsidR="005F1638">
      <w:pPr>
        <w:pStyle w:val="Tijeloteksta"/>
        <w:jc w:val="left"/>
      </w:pPr>
    </w:p>
    <w:p w:rsidRDefault="005F1638" w:rsidP="005F1638" w:rsidR="005F1638">
      <w:pPr>
        <w:pStyle w:val="Tijeloteksta"/>
        <w:jc w:val="left"/>
      </w:pPr>
      <w:r>
        <w:t>DNA</w:t>
      </w:r>
    </w:p>
    <w:p w:rsidRDefault="005F1638" w:rsidP="005F1638" w:rsidR="005F1638">
      <w:pPr>
        <w:pStyle w:val="Tijeloteksta"/>
        <w:numPr>
          <w:ilvl w:val="0"/>
          <w:numId w:val="22"/>
        </w:numPr>
        <w:jc w:val="left"/>
      </w:pPr>
      <w:r>
        <w:t>predlagatelj - FINA Regionalni centar Zagreb</w:t>
      </w:r>
    </w:p>
    <w:p w:rsidRDefault="005F1638" w:rsidP="005F1638" w:rsidR="005F1638">
      <w:pPr>
        <w:pStyle w:val="Tijeloteksta"/>
        <w:numPr>
          <w:ilvl w:val="0"/>
          <w:numId w:val="22"/>
        </w:numPr>
        <w:jc w:val="left"/>
      </w:pPr>
      <w:r>
        <w:t>dužnik</w:t>
      </w:r>
    </w:p>
    <w:p w:rsidRDefault="005F1638" w:rsidP="005F1638" w:rsidR="005F1638">
      <w:pPr>
        <w:pStyle w:val="Tijeloteksta"/>
        <w:numPr>
          <w:ilvl w:val="0"/>
          <w:numId w:val="22"/>
        </w:numPr>
        <w:jc w:val="left"/>
      </w:pPr>
      <w:r>
        <w:t>stečajni upravitelj</w:t>
      </w:r>
    </w:p>
    <w:p w:rsidRDefault="005F1638" w:rsidP="005F1638" w:rsidR="005F1638">
      <w:pPr>
        <w:pStyle w:val="Tijeloteksta"/>
        <w:numPr>
          <w:ilvl w:val="0"/>
          <w:numId w:val="22"/>
        </w:numPr>
        <w:jc w:val="left"/>
      </w:pPr>
      <w:r>
        <w:t>e-oglasna ploča suda</w:t>
      </w:r>
    </w:p>
    <w:p w:rsidRDefault="005F1638" w:rsidP="004E736F" w:rsidR="005F1638">
      <w:pPr>
        <w:pStyle w:val="Tijeloteksta"/>
        <w:numPr>
          <w:ilvl w:val="0"/>
          <w:numId w:val="22"/>
        </w:numPr>
        <w:jc w:val="left"/>
      </w:pPr>
      <w:r>
        <w:t>registar– odmah – elektronskim putem</w:t>
      </w:r>
    </w:p>
    <w:sectPr w:rsidSect="009006AD" w:rsidR="005F1638">
      <w:headerReference w:type="even" r:id="rId10"/>
      <w:headerReference w:type="default" r:id="rId11"/>
      <w:pgSz w:h="16838" w:w="11906"/>
      <w:pgMar w:gutter="0" w:footer="708" w:header="708" w:left="1260" w:bottom="1417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23CF" w:rsidR="009D23CF">
      <w:r>
        <w:separator/>
      </w:r>
    </w:p>
  </w:endnote>
  <w:endnote w:id="0" w:type="continuationSeparator">
    <w:p w:rsidRDefault="009D23CF" w:rsidR="009D23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23CF" w:rsidR="009D23CF">
      <w:r>
        <w:separator/>
      </w:r>
    </w:p>
  </w:footnote>
  <w:footnote w:id="0" w:type="continuationSeparator">
    <w:p w:rsidRDefault="009D23CF" w:rsidR="009D23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682" w:rsidP="00165337" w:rsidR="009F36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3682" w:rsidR="009F36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682" w:rsidP="00165337" w:rsidR="009F36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73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F3682" w:rsidR="009F36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41BF"/>
    <w:multiLevelType w:val="hybridMultilevel"/>
    <w:tmpl w:val="6A1E77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4C32B92"/>
    <w:multiLevelType w:val="hybridMultilevel"/>
    <w:tmpl w:val="2962F97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661121"/>
    <w:multiLevelType w:val="hybridMultilevel"/>
    <w:tmpl w:val="DD34989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F146FC0"/>
    <w:multiLevelType w:val="hybridMultilevel"/>
    <w:tmpl w:val="53DEFC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1423A2"/>
    <w:multiLevelType w:val="hybridMultilevel"/>
    <w:tmpl w:val="20E8E73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915187"/>
    <w:multiLevelType w:val="hybridMultilevel"/>
    <w:tmpl w:val="279C10DE"/>
    <w:lvl w:tplc="A3BE4994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6">
    <w:nsid w:val="4AF30A7C"/>
    <w:multiLevelType w:val="hybridMultilevel"/>
    <w:tmpl w:val="9C087CE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DB0055"/>
    <w:multiLevelType w:val="hybridMultilevel"/>
    <w:tmpl w:val="45D6AA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83D719D"/>
    <w:multiLevelType w:val="hybridMultilevel"/>
    <w:tmpl w:val="702A9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D7A640A"/>
    <w:multiLevelType w:val="hybridMultilevel"/>
    <w:tmpl w:val="742AF1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09B689D"/>
    <w:multiLevelType w:val="hybridMultilevel"/>
    <w:tmpl w:val="894833E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4C07502"/>
    <w:multiLevelType w:val="hybridMultilevel"/>
    <w:tmpl w:val="79DA44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C7B7229"/>
    <w:multiLevelType w:val="hybridMultilevel"/>
    <w:tmpl w:val="6B2C11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67B1914"/>
    <w:multiLevelType w:val="hybridMultilevel"/>
    <w:tmpl w:val="6A0225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4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6"/>
  </w:num>
  <w:num w:numId="18">
    <w:abstractNumId w:val="10"/>
  </w:num>
  <w:num w:numId="19">
    <w:abstractNumId w:val="5"/>
  </w:num>
  <w:num w:numId="20">
    <w:abstractNumId w:val="2"/>
  </w:num>
  <w:num w:numId="21">
    <w:abstractNumId w:val="0"/>
  </w:num>
  <w:num w:numId="22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117D"/>
    <w:rsid w:val="00011FAC"/>
    <w:rsid w:val="000210E3"/>
    <w:rsid w:val="00023E80"/>
    <w:rsid w:val="000254EB"/>
    <w:rsid w:val="00025857"/>
    <w:rsid w:val="00027B79"/>
    <w:rsid w:val="000309AA"/>
    <w:rsid w:val="00030C89"/>
    <w:rsid w:val="00032959"/>
    <w:rsid w:val="00035E11"/>
    <w:rsid w:val="00037B5D"/>
    <w:rsid w:val="00045219"/>
    <w:rsid w:val="000460DF"/>
    <w:rsid w:val="00051B00"/>
    <w:rsid w:val="00051F8D"/>
    <w:rsid w:val="0005216A"/>
    <w:rsid w:val="00052C63"/>
    <w:rsid w:val="00056BC7"/>
    <w:rsid w:val="000579E8"/>
    <w:rsid w:val="000608A7"/>
    <w:rsid w:val="0006600D"/>
    <w:rsid w:val="00072C0B"/>
    <w:rsid w:val="00075CC1"/>
    <w:rsid w:val="00077D13"/>
    <w:rsid w:val="00077EF6"/>
    <w:rsid w:val="0008034D"/>
    <w:rsid w:val="000A1B2E"/>
    <w:rsid w:val="000A2590"/>
    <w:rsid w:val="000A3FEF"/>
    <w:rsid w:val="000A4109"/>
    <w:rsid w:val="000B2474"/>
    <w:rsid w:val="000C23A0"/>
    <w:rsid w:val="000C3362"/>
    <w:rsid w:val="000C34F0"/>
    <w:rsid w:val="000C37D4"/>
    <w:rsid w:val="000D5517"/>
    <w:rsid w:val="000D7854"/>
    <w:rsid w:val="000D7CBC"/>
    <w:rsid w:val="000E146B"/>
    <w:rsid w:val="000E1B00"/>
    <w:rsid w:val="000E3D0B"/>
    <w:rsid w:val="000E7A8E"/>
    <w:rsid w:val="001039BD"/>
    <w:rsid w:val="001059AB"/>
    <w:rsid w:val="0011269E"/>
    <w:rsid w:val="00113F6B"/>
    <w:rsid w:val="001140F2"/>
    <w:rsid w:val="00122C64"/>
    <w:rsid w:val="001235D3"/>
    <w:rsid w:val="0013020B"/>
    <w:rsid w:val="00130A33"/>
    <w:rsid w:val="00132295"/>
    <w:rsid w:val="001335E7"/>
    <w:rsid w:val="00133844"/>
    <w:rsid w:val="00133B74"/>
    <w:rsid w:val="00134F84"/>
    <w:rsid w:val="001364B8"/>
    <w:rsid w:val="0014080D"/>
    <w:rsid w:val="00141276"/>
    <w:rsid w:val="0014470F"/>
    <w:rsid w:val="00145357"/>
    <w:rsid w:val="0015258D"/>
    <w:rsid w:val="00154515"/>
    <w:rsid w:val="0015499A"/>
    <w:rsid w:val="00157ACD"/>
    <w:rsid w:val="00165337"/>
    <w:rsid w:val="00165E8F"/>
    <w:rsid w:val="00172FB1"/>
    <w:rsid w:val="00180318"/>
    <w:rsid w:val="0018230D"/>
    <w:rsid w:val="00184AEB"/>
    <w:rsid w:val="0018500F"/>
    <w:rsid w:val="0018601B"/>
    <w:rsid w:val="00186EDC"/>
    <w:rsid w:val="00192CA0"/>
    <w:rsid w:val="00194A1F"/>
    <w:rsid w:val="001960C5"/>
    <w:rsid w:val="00196EDB"/>
    <w:rsid w:val="001A1292"/>
    <w:rsid w:val="001A1367"/>
    <w:rsid w:val="001A3526"/>
    <w:rsid w:val="001A37A8"/>
    <w:rsid w:val="001B157C"/>
    <w:rsid w:val="001B1F8B"/>
    <w:rsid w:val="001B325B"/>
    <w:rsid w:val="001B4554"/>
    <w:rsid w:val="001B4F11"/>
    <w:rsid w:val="001B5235"/>
    <w:rsid w:val="001B5E07"/>
    <w:rsid w:val="001C39CD"/>
    <w:rsid w:val="001C743D"/>
    <w:rsid w:val="001C7C51"/>
    <w:rsid w:val="001D0C3A"/>
    <w:rsid w:val="001D40C4"/>
    <w:rsid w:val="001D7C9D"/>
    <w:rsid w:val="001E18D6"/>
    <w:rsid w:val="001E1CBD"/>
    <w:rsid w:val="001E3F90"/>
    <w:rsid w:val="001E72A5"/>
    <w:rsid w:val="001F05B8"/>
    <w:rsid w:val="001F2155"/>
    <w:rsid w:val="001F465A"/>
    <w:rsid w:val="001F4691"/>
    <w:rsid w:val="001F6D79"/>
    <w:rsid w:val="00201E17"/>
    <w:rsid w:val="00202F0D"/>
    <w:rsid w:val="00205A9D"/>
    <w:rsid w:val="0020714A"/>
    <w:rsid w:val="00207756"/>
    <w:rsid w:val="00207942"/>
    <w:rsid w:val="00210481"/>
    <w:rsid w:val="002139D4"/>
    <w:rsid w:val="00225BBF"/>
    <w:rsid w:val="0022737E"/>
    <w:rsid w:val="00227858"/>
    <w:rsid w:val="0023267C"/>
    <w:rsid w:val="00233EB0"/>
    <w:rsid w:val="0023624B"/>
    <w:rsid w:val="002368B8"/>
    <w:rsid w:val="00244673"/>
    <w:rsid w:val="002448D3"/>
    <w:rsid w:val="002451C4"/>
    <w:rsid w:val="00245C9C"/>
    <w:rsid w:val="0025037B"/>
    <w:rsid w:val="00252A32"/>
    <w:rsid w:val="00254B39"/>
    <w:rsid w:val="002612AE"/>
    <w:rsid w:val="00265226"/>
    <w:rsid w:val="00265240"/>
    <w:rsid w:val="0026688B"/>
    <w:rsid w:val="002725C5"/>
    <w:rsid w:val="00273C96"/>
    <w:rsid w:val="0027417C"/>
    <w:rsid w:val="00281F43"/>
    <w:rsid w:val="00286AE0"/>
    <w:rsid w:val="00290539"/>
    <w:rsid w:val="0029094E"/>
    <w:rsid w:val="002A292D"/>
    <w:rsid w:val="002A2BD4"/>
    <w:rsid w:val="002A4FE3"/>
    <w:rsid w:val="002A59F6"/>
    <w:rsid w:val="002A6004"/>
    <w:rsid w:val="002A6E20"/>
    <w:rsid w:val="002A7075"/>
    <w:rsid w:val="002A7ABF"/>
    <w:rsid w:val="002B4DB9"/>
    <w:rsid w:val="002B59A3"/>
    <w:rsid w:val="002B6D54"/>
    <w:rsid w:val="002C0200"/>
    <w:rsid w:val="002C151E"/>
    <w:rsid w:val="002C245E"/>
    <w:rsid w:val="002D1B92"/>
    <w:rsid w:val="002D4D20"/>
    <w:rsid w:val="002E01C9"/>
    <w:rsid w:val="002E3743"/>
    <w:rsid w:val="002E6D83"/>
    <w:rsid w:val="002F09B2"/>
    <w:rsid w:val="002F4E51"/>
    <w:rsid w:val="002F66E1"/>
    <w:rsid w:val="0030334E"/>
    <w:rsid w:val="00303A30"/>
    <w:rsid w:val="003052BA"/>
    <w:rsid w:val="00305855"/>
    <w:rsid w:val="003118CD"/>
    <w:rsid w:val="0032219F"/>
    <w:rsid w:val="003226AC"/>
    <w:rsid w:val="003236A1"/>
    <w:rsid w:val="0032495B"/>
    <w:rsid w:val="003302E2"/>
    <w:rsid w:val="00333D1D"/>
    <w:rsid w:val="00341F04"/>
    <w:rsid w:val="003542B1"/>
    <w:rsid w:val="003568AF"/>
    <w:rsid w:val="003667A9"/>
    <w:rsid w:val="00376285"/>
    <w:rsid w:val="003871BF"/>
    <w:rsid w:val="003A4D6E"/>
    <w:rsid w:val="003A5C0C"/>
    <w:rsid w:val="003B1775"/>
    <w:rsid w:val="003B21B6"/>
    <w:rsid w:val="003B2657"/>
    <w:rsid w:val="003B3429"/>
    <w:rsid w:val="003B4BB3"/>
    <w:rsid w:val="003B67B1"/>
    <w:rsid w:val="003C105E"/>
    <w:rsid w:val="003C404B"/>
    <w:rsid w:val="003C6EF7"/>
    <w:rsid w:val="003D1CC3"/>
    <w:rsid w:val="003D6117"/>
    <w:rsid w:val="003E47D4"/>
    <w:rsid w:val="003E6C18"/>
    <w:rsid w:val="003E7758"/>
    <w:rsid w:val="003F17EE"/>
    <w:rsid w:val="003F1AA2"/>
    <w:rsid w:val="003F526B"/>
    <w:rsid w:val="003F61E0"/>
    <w:rsid w:val="003F7F5B"/>
    <w:rsid w:val="00400003"/>
    <w:rsid w:val="004156C0"/>
    <w:rsid w:val="004221E4"/>
    <w:rsid w:val="00423E2D"/>
    <w:rsid w:val="00424362"/>
    <w:rsid w:val="00424D9D"/>
    <w:rsid w:val="00425B38"/>
    <w:rsid w:val="0042753F"/>
    <w:rsid w:val="00441987"/>
    <w:rsid w:val="00446929"/>
    <w:rsid w:val="0045468F"/>
    <w:rsid w:val="0045796B"/>
    <w:rsid w:val="00460FF3"/>
    <w:rsid w:val="00462F00"/>
    <w:rsid w:val="00466016"/>
    <w:rsid w:val="00473AD8"/>
    <w:rsid w:val="00475270"/>
    <w:rsid w:val="00476861"/>
    <w:rsid w:val="00476C42"/>
    <w:rsid w:val="00476E30"/>
    <w:rsid w:val="00481347"/>
    <w:rsid w:val="00485717"/>
    <w:rsid w:val="00487DC7"/>
    <w:rsid w:val="00493999"/>
    <w:rsid w:val="004A0923"/>
    <w:rsid w:val="004A0C40"/>
    <w:rsid w:val="004A22FA"/>
    <w:rsid w:val="004A2978"/>
    <w:rsid w:val="004A2A3F"/>
    <w:rsid w:val="004A5C12"/>
    <w:rsid w:val="004B5FA5"/>
    <w:rsid w:val="004C50D1"/>
    <w:rsid w:val="004D63ED"/>
    <w:rsid w:val="004D735E"/>
    <w:rsid w:val="004D784D"/>
    <w:rsid w:val="004D7B07"/>
    <w:rsid w:val="004E05CF"/>
    <w:rsid w:val="004E4E27"/>
    <w:rsid w:val="004E6642"/>
    <w:rsid w:val="004E736F"/>
    <w:rsid w:val="004F2BB7"/>
    <w:rsid w:val="004F3653"/>
    <w:rsid w:val="004F3907"/>
    <w:rsid w:val="004F5331"/>
    <w:rsid w:val="004F559E"/>
    <w:rsid w:val="004F61C2"/>
    <w:rsid w:val="0050221B"/>
    <w:rsid w:val="00502B70"/>
    <w:rsid w:val="00512108"/>
    <w:rsid w:val="00512F5A"/>
    <w:rsid w:val="0051548C"/>
    <w:rsid w:val="00522224"/>
    <w:rsid w:val="005230B0"/>
    <w:rsid w:val="005256F5"/>
    <w:rsid w:val="00534ABE"/>
    <w:rsid w:val="0053547C"/>
    <w:rsid w:val="00540368"/>
    <w:rsid w:val="0054124F"/>
    <w:rsid w:val="00541BD8"/>
    <w:rsid w:val="00545B4B"/>
    <w:rsid w:val="00546AAC"/>
    <w:rsid w:val="005476BB"/>
    <w:rsid w:val="0055095C"/>
    <w:rsid w:val="00550E8B"/>
    <w:rsid w:val="00551F71"/>
    <w:rsid w:val="00555016"/>
    <w:rsid w:val="005577E0"/>
    <w:rsid w:val="005577F8"/>
    <w:rsid w:val="00563491"/>
    <w:rsid w:val="00564CC0"/>
    <w:rsid w:val="00567308"/>
    <w:rsid w:val="00573AC8"/>
    <w:rsid w:val="00573E27"/>
    <w:rsid w:val="00574096"/>
    <w:rsid w:val="00577C13"/>
    <w:rsid w:val="005800DD"/>
    <w:rsid w:val="005844A9"/>
    <w:rsid w:val="00584EBC"/>
    <w:rsid w:val="00587D6F"/>
    <w:rsid w:val="0059117D"/>
    <w:rsid w:val="005969F1"/>
    <w:rsid w:val="005A0F6A"/>
    <w:rsid w:val="005A4F0D"/>
    <w:rsid w:val="005B1A6C"/>
    <w:rsid w:val="005B4160"/>
    <w:rsid w:val="005B512A"/>
    <w:rsid w:val="005B6425"/>
    <w:rsid w:val="005B652E"/>
    <w:rsid w:val="005C26DB"/>
    <w:rsid w:val="005C3ABF"/>
    <w:rsid w:val="005C5DF3"/>
    <w:rsid w:val="005D5AAE"/>
    <w:rsid w:val="005D6C29"/>
    <w:rsid w:val="005E3581"/>
    <w:rsid w:val="005E3A79"/>
    <w:rsid w:val="005F1638"/>
    <w:rsid w:val="005F1682"/>
    <w:rsid w:val="005F1D9A"/>
    <w:rsid w:val="005F3361"/>
    <w:rsid w:val="005F3EA9"/>
    <w:rsid w:val="005F44D0"/>
    <w:rsid w:val="006010DA"/>
    <w:rsid w:val="00605BEB"/>
    <w:rsid w:val="006101F3"/>
    <w:rsid w:val="0061139F"/>
    <w:rsid w:val="0061142F"/>
    <w:rsid w:val="00612737"/>
    <w:rsid w:val="00613044"/>
    <w:rsid w:val="006152E5"/>
    <w:rsid w:val="006246A9"/>
    <w:rsid w:val="00633A38"/>
    <w:rsid w:val="00634CB3"/>
    <w:rsid w:val="00641895"/>
    <w:rsid w:val="00642574"/>
    <w:rsid w:val="00644E09"/>
    <w:rsid w:val="006452B5"/>
    <w:rsid w:val="00646D31"/>
    <w:rsid w:val="00650CDE"/>
    <w:rsid w:val="0065340B"/>
    <w:rsid w:val="006539EC"/>
    <w:rsid w:val="006566E2"/>
    <w:rsid w:val="00663FFF"/>
    <w:rsid w:val="00665966"/>
    <w:rsid w:val="00671366"/>
    <w:rsid w:val="00672692"/>
    <w:rsid w:val="00677E9C"/>
    <w:rsid w:val="00685825"/>
    <w:rsid w:val="006877A9"/>
    <w:rsid w:val="0069209A"/>
    <w:rsid w:val="00694E38"/>
    <w:rsid w:val="00696048"/>
    <w:rsid w:val="006A06F9"/>
    <w:rsid w:val="006A1EFC"/>
    <w:rsid w:val="006A7200"/>
    <w:rsid w:val="006A7A3F"/>
    <w:rsid w:val="006B13CB"/>
    <w:rsid w:val="006B2A71"/>
    <w:rsid w:val="006B4CBA"/>
    <w:rsid w:val="006C336E"/>
    <w:rsid w:val="006C51B9"/>
    <w:rsid w:val="006E07EE"/>
    <w:rsid w:val="006E23CC"/>
    <w:rsid w:val="006E4989"/>
    <w:rsid w:val="006E4E36"/>
    <w:rsid w:val="006E5B30"/>
    <w:rsid w:val="006F07C1"/>
    <w:rsid w:val="006F6581"/>
    <w:rsid w:val="006F7810"/>
    <w:rsid w:val="00700C79"/>
    <w:rsid w:val="00702276"/>
    <w:rsid w:val="0070252B"/>
    <w:rsid w:val="007075D5"/>
    <w:rsid w:val="00722483"/>
    <w:rsid w:val="00722661"/>
    <w:rsid w:val="00732874"/>
    <w:rsid w:val="00732906"/>
    <w:rsid w:val="0073370A"/>
    <w:rsid w:val="00733D2F"/>
    <w:rsid w:val="0073623A"/>
    <w:rsid w:val="00742464"/>
    <w:rsid w:val="0074655F"/>
    <w:rsid w:val="00753C7C"/>
    <w:rsid w:val="007630EC"/>
    <w:rsid w:val="00765148"/>
    <w:rsid w:val="007658BF"/>
    <w:rsid w:val="007700C5"/>
    <w:rsid w:val="00770258"/>
    <w:rsid w:val="0077293A"/>
    <w:rsid w:val="00792FBB"/>
    <w:rsid w:val="00795AFF"/>
    <w:rsid w:val="0079714C"/>
    <w:rsid w:val="007975FA"/>
    <w:rsid w:val="007A135D"/>
    <w:rsid w:val="007A289A"/>
    <w:rsid w:val="007A43C7"/>
    <w:rsid w:val="007B1B23"/>
    <w:rsid w:val="007B3F4E"/>
    <w:rsid w:val="007B47F9"/>
    <w:rsid w:val="007B59DE"/>
    <w:rsid w:val="007B647E"/>
    <w:rsid w:val="007C2C3E"/>
    <w:rsid w:val="007C4C6D"/>
    <w:rsid w:val="007D39A3"/>
    <w:rsid w:val="007D3C23"/>
    <w:rsid w:val="007D4040"/>
    <w:rsid w:val="007E2035"/>
    <w:rsid w:val="007E3EE0"/>
    <w:rsid w:val="007E4FC6"/>
    <w:rsid w:val="007E5D1F"/>
    <w:rsid w:val="007F1904"/>
    <w:rsid w:val="007F3F02"/>
    <w:rsid w:val="007F7EA9"/>
    <w:rsid w:val="00805D35"/>
    <w:rsid w:val="008114F2"/>
    <w:rsid w:val="00811D0B"/>
    <w:rsid w:val="008123D9"/>
    <w:rsid w:val="0081444E"/>
    <w:rsid w:val="00814828"/>
    <w:rsid w:val="00816B3F"/>
    <w:rsid w:val="008239AB"/>
    <w:rsid w:val="00823F01"/>
    <w:rsid w:val="00833896"/>
    <w:rsid w:val="0084358D"/>
    <w:rsid w:val="00844088"/>
    <w:rsid w:val="00844DF7"/>
    <w:rsid w:val="008507E9"/>
    <w:rsid w:val="00850F22"/>
    <w:rsid w:val="0085112B"/>
    <w:rsid w:val="00854934"/>
    <w:rsid w:val="00863A08"/>
    <w:rsid w:val="00863B65"/>
    <w:rsid w:val="00863DCE"/>
    <w:rsid w:val="00865B88"/>
    <w:rsid w:val="00867680"/>
    <w:rsid w:val="008706C7"/>
    <w:rsid w:val="008710A2"/>
    <w:rsid w:val="0087367A"/>
    <w:rsid w:val="008743B6"/>
    <w:rsid w:val="0088028E"/>
    <w:rsid w:val="008803B5"/>
    <w:rsid w:val="00883B1B"/>
    <w:rsid w:val="00885616"/>
    <w:rsid w:val="00892017"/>
    <w:rsid w:val="00892849"/>
    <w:rsid w:val="00897079"/>
    <w:rsid w:val="0089785E"/>
    <w:rsid w:val="008A1D0D"/>
    <w:rsid w:val="008A2424"/>
    <w:rsid w:val="008A376B"/>
    <w:rsid w:val="008A548A"/>
    <w:rsid w:val="008A665C"/>
    <w:rsid w:val="008A7374"/>
    <w:rsid w:val="008B66FC"/>
    <w:rsid w:val="008B7D39"/>
    <w:rsid w:val="008B7E80"/>
    <w:rsid w:val="008C2025"/>
    <w:rsid w:val="008C21CC"/>
    <w:rsid w:val="008C4457"/>
    <w:rsid w:val="008C5355"/>
    <w:rsid w:val="008C7353"/>
    <w:rsid w:val="008D1B24"/>
    <w:rsid w:val="008D34C0"/>
    <w:rsid w:val="008F4C68"/>
    <w:rsid w:val="008F5147"/>
    <w:rsid w:val="008F585C"/>
    <w:rsid w:val="008F78BA"/>
    <w:rsid w:val="009006AD"/>
    <w:rsid w:val="0090188C"/>
    <w:rsid w:val="0090248E"/>
    <w:rsid w:val="0090263A"/>
    <w:rsid w:val="00903B3C"/>
    <w:rsid w:val="00903FBD"/>
    <w:rsid w:val="00905F45"/>
    <w:rsid w:val="009069BC"/>
    <w:rsid w:val="00907B67"/>
    <w:rsid w:val="009206BB"/>
    <w:rsid w:val="00921D31"/>
    <w:rsid w:val="00933F7A"/>
    <w:rsid w:val="00941569"/>
    <w:rsid w:val="009419B3"/>
    <w:rsid w:val="009441AE"/>
    <w:rsid w:val="00946E10"/>
    <w:rsid w:val="00952DCA"/>
    <w:rsid w:val="00960687"/>
    <w:rsid w:val="0096227F"/>
    <w:rsid w:val="00967299"/>
    <w:rsid w:val="00981003"/>
    <w:rsid w:val="00991213"/>
    <w:rsid w:val="009953FD"/>
    <w:rsid w:val="009A1965"/>
    <w:rsid w:val="009A35AB"/>
    <w:rsid w:val="009A381D"/>
    <w:rsid w:val="009A3BB2"/>
    <w:rsid w:val="009A44BD"/>
    <w:rsid w:val="009B4B03"/>
    <w:rsid w:val="009B6A81"/>
    <w:rsid w:val="009C0009"/>
    <w:rsid w:val="009C330B"/>
    <w:rsid w:val="009C4F35"/>
    <w:rsid w:val="009C508C"/>
    <w:rsid w:val="009C7219"/>
    <w:rsid w:val="009D06D9"/>
    <w:rsid w:val="009D23CF"/>
    <w:rsid w:val="009D442A"/>
    <w:rsid w:val="009E06A3"/>
    <w:rsid w:val="009E0FE6"/>
    <w:rsid w:val="009E1458"/>
    <w:rsid w:val="009E4798"/>
    <w:rsid w:val="009F3682"/>
    <w:rsid w:val="009F6395"/>
    <w:rsid w:val="009F72BC"/>
    <w:rsid w:val="00A0005D"/>
    <w:rsid w:val="00A0431B"/>
    <w:rsid w:val="00A04514"/>
    <w:rsid w:val="00A1545C"/>
    <w:rsid w:val="00A2224C"/>
    <w:rsid w:val="00A22413"/>
    <w:rsid w:val="00A2575F"/>
    <w:rsid w:val="00A31CEE"/>
    <w:rsid w:val="00A32C78"/>
    <w:rsid w:val="00A32EEC"/>
    <w:rsid w:val="00A34D3E"/>
    <w:rsid w:val="00A35892"/>
    <w:rsid w:val="00A368A6"/>
    <w:rsid w:val="00A44DA1"/>
    <w:rsid w:val="00A45F29"/>
    <w:rsid w:val="00A473F0"/>
    <w:rsid w:val="00A52031"/>
    <w:rsid w:val="00A52114"/>
    <w:rsid w:val="00A55E44"/>
    <w:rsid w:val="00A561F5"/>
    <w:rsid w:val="00A56B17"/>
    <w:rsid w:val="00A6126C"/>
    <w:rsid w:val="00A6308B"/>
    <w:rsid w:val="00A673DF"/>
    <w:rsid w:val="00A709DA"/>
    <w:rsid w:val="00A81701"/>
    <w:rsid w:val="00A90D0E"/>
    <w:rsid w:val="00A91748"/>
    <w:rsid w:val="00A928DB"/>
    <w:rsid w:val="00AA0DCF"/>
    <w:rsid w:val="00AA4411"/>
    <w:rsid w:val="00AA5629"/>
    <w:rsid w:val="00AB21C4"/>
    <w:rsid w:val="00AC015C"/>
    <w:rsid w:val="00AC1084"/>
    <w:rsid w:val="00AC3AC4"/>
    <w:rsid w:val="00AC54B8"/>
    <w:rsid w:val="00AC64BF"/>
    <w:rsid w:val="00AC79BA"/>
    <w:rsid w:val="00AD1348"/>
    <w:rsid w:val="00AD1D13"/>
    <w:rsid w:val="00AD21FD"/>
    <w:rsid w:val="00AD2553"/>
    <w:rsid w:val="00AD5A1F"/>
    <w:rsid w:val="00AE27C6"/>
    <w:rsid w:val="00AE2AB5"/>
    <w:rsid w:val="00AE370C"/>
    <w:rsid w:val="00AF079F"/>
    <w:rsid w:val="00AF1021"/>
    <w:rsid w:val="00AF2C64"/>
    <w:rsid w:val="00AF34E0"/>
    <w:rsid w:val="00AF4512"/>
    <w:rsid w:val="00AF6803"/>
    <w:rsid w:val="00B06239"/>
    <w:rsid w:val="00B06F35"/>
    <w:rsid w:val="00B10205"/>
    <w:rsid w:val="00B1112B"/>
    <w:rsid w:val="00B2640E"/>
    <w:rsid w:val="00B30129"/>
    <w:rsid w:val="00B32815"/>
    <w:rsid w:val="00B52BBB"/>
    <w:rsid w:val="00B5303B"/>
    <w:rsid w:val="00B53BC7"/>
    <w:rsid w:val="00B54F35"/>
    <w:rsid w:val="00B55A54"/>
    <w:rsid w:val="00B56D09"/>
    <w:rsid w:val="00B57047"/>
    <w:rsid w:val="00B57FCD"/>
    <w:rsid w:val="00B67873"/>
    <w:rsid w:val="00B71E92"/>
    <w:rsid w:val="00B745A0"/>
    <w:rsid w:val="00B814E9"/>
    <w:rsid w:val="00B8364D"/>
    <w:rsid w:val="00B862F8"/>
    <w:rsid w:val="00B9273B"/>
    <w:rsid w:val="00B94AA0"/>
    <w:rsid w:val="00BA1BB9"/>
    <w:rsid w:val="00BA60BC"/>
    <w:rsid w:val="00BB0658"/>
    <w:rsid w:val="00BB1359"/>
    <w:rsid w:val="00BB1DEF"/>
    <w:rsid w:val="00BB6AAF"/>
    <w:rsid w:val="00BC1EDA"/>
    <w:rsid w:val="00BC4EAD"/>
    <w:rsid w:val="00BC5409"/>
    <w:rsid w:val="00BC63CB"/>
    <w:rsid w:val="00BC6965"/>
    <w:rsid w:val="00BC6C41"/>
    <w:rsid w:val="00BD1938"/>
    <w:rsid w:val="00BD2C63"/>
    <w:rsid w:val="00BD3250"/>
    <w:rsid w:val="00BD798D"/>
    <w:rsid w:val="00BE0828"/>
    <w:rsid w:val="00BE089F"/>
    <w:rsid w:val="00BE4D7E"/>
    <w:rsid w:val="00BE5CE8"/>
    <w:rsid w:val="00C00668"/>
    <w:rsid w:val="00C00C0A"/>
    <w:rsid w:val="00C01742"/>
    <w:rsid w:val="00C02049"/>
    <w:rsid w:val="00C02A7F"/>
    <w:rsid w:val="00C0384D"/>
    <w:rsid w:val="00C03CEA"/>
    <w:rsid w:val="00C0719F"/>
    <w:rsid w:val="00C11FDA"/>
    <w:rsid w:val="00C13CAC"/>
    <w:rsid w:val="00C2311F"/>
    <w:rsid w:val="00C25FB8"/>
    <w:rsid w:val="00C46CF8"/>
    <w:rsid w:val="00C47E96"/>
    <w:rsid w:val="00C52A5F"/>
    <w:rsid w:val="00C54B9C"/>
    <w:rsid w:val="00C57D9A"/>
    <w:rsid w:val="00C609D1"/>
    <w:rsid w:val="00C67962"/>
    <w:rsid w:val="00C73DFF"/>
    <w:rsid w:val="00C75529"/>
    <w:rsid w:val="00C823C5"/>
    <w:rsid w:val="00C843A6"/>
    <w:rsid w:val="00C90F43"/>
    <w:rsid w:val="00C920A1"/>
    <w:rsid w:val="00C946A6"/>
    <w:rsid w:val="00C95670"/>
    <w:rsid w:val="00CA01E2"/>
    <w:rsid w:val="00CA1F7C"/>
    <w:rsid w:val="00CA64BE"/>
    <w:rsid w:val="00CA7CE0"/>
    <w:rsid w:val="00CC07D9"/>
    <w:rsid w:val="00CC0A78"/>
    <w:rsid w:val="00CD061B"/>
    <w:rsid w:val="00CD0C39"/>
    <w:rsid w:val="00CD267F"/>
    <w:rsid w:val="00CD2825"/>
    <w:rsid w:val="00CD5527"/>
    <w:rsid w:val="00CD58D6"/>
    <w:rsid w:val="00CD790D"/>
    <w:rsid w:val="00CE1853"/>
    <w:rsid w:val="00D04CBC"/>
    <w:rsid w:val="00D10B18"/>
    <w:rsid w:val="00D1313E"/>
    <w:rsid w:val="00D15D0E"/>
    <w:rsid w:val="00D218EC"/>
    <w:rsid w:val="00D24859"/>
    <w:rsid w:val="00D264C5"/>
    <w:rsid w:val="00D2767B"/>
    <w:rsid w:val="00D27B4E"/>
    <w:rsid w:val="00D305A5"/>
    <w:rsid w:val="00D30DAB"/>
    <w:rsid w:val="00D35995"/>
    <w:rsid w:val="00D362D1"/>
    <w:rsid w:val="00D365AC"/>
    <w:rsid w:val="00D36EB2"/>
    <w:rsid w:val="00D44842"/>
    <w:rsid w:val="00D45ADD"/>
    <w:rsid w:val="00D541CC"/>
    <w:rsid w:val="00D6141F"/>
    <w:rsid w:val="00D621BB"/>
    <w:rsid w:val="00D63AEF"/>
    <w:rsid w:val="00D6647A"/>
    <w:rsid w:val="00D72C78"/>
    <w:rsid w:val="00D74DD5"/>
    <w:rsid w:val="00D76386"/>
    <w:rsid w:val="00D80D04"/>
    <w:rsid w:val="00D82CCD"/>
    <w:rsid w:val="00D85551"/>
    <w:rsid w:val="00D868C6"/>
    <w:rsid w:val="00D87CF0"/>
    <w:rsid w:val="00D929C3"/>
    <w:rsid w:val="00D9476B"/>
    <w:rsid w:val="00DA0AA4"/>
    <w:rsid w:val="00DA2203"/>
    <w:rsid w:val="00DA612A"/>
    <w:rsid w:val="00DA6180"/>
    <w:rsid w:val="00DA7EFF"/>
    <w:rsid w:val="00DB4E4D"/>
    <w:rsid w:val="00DB5301"/>
    <w:rsid w:val="00DB5A5B"/>
    <w:rsid w:val="00DD0FC9"/>
    <w:rsid w:val="00DD6930"/>
    <w:rsid w:val="00DE14E1"/>
    <w:rsid w:val="00DF089A"/>
    <w:rsid w:val="00DF62F8"/>
    <w:rsid w:val="00DF6603"/>
    <w:rsid w:val="00E0176D"/>
    <w:rsid w:val="00E05612"/>
    <w:rsid w:val="00E05B57"/>
    <w:rsid w:val="00E22CEB"/>
    <w:rsid w:val="00E23400"/>
    <w:rsid w:val="00E31CDB"/>
    <w:rsid w:val="00E34B0C"/>
    <w:rsid w:val="00E36F0D"/>
    <w:rsid w:val="00E40A2B"/>
    <w:rsid w:val="00E412E3"/>
    <w:rsid w:val="00E556A8"/>
    <w:rsid w:val="00E56635"/>
    <w:rsid w:val="00E56E48"/>
    <w:rsid w:val="00E60DBE"/>
    <w:rsid w:val="00E641BF"/>
    <w:rsid w:val="00E7032D"/>
    <w:rsid w:val="00E754D5"/>
    <w:rsid w:val="00E82E38"/>
    <w:rsid w:val="00E9240C"/>
    <w:rsid w:val="00E962AA"/>
    <w:rsid w:val="00EA09C2"/>
    <w:rsid w:val="00EA47AB"/>
    <w:rsid w:val="00EA566D"/>
    <w:rsid w:val="00EB33A6"/>
    <w:rsid w:val="00EB4448"/>
    <w:rsid w:val="00EB4F53"/>
    <w:rsid w:val="00EC2520"/>
    <w:rsid w:val="00EC3A61"/>
    <w:rsid w:val="00EC3D2F"/>
    <w:rsid w:val="00EC70AE"/>
    <w:rsid w:val="00EC7C1C"/>
    <w:rsid w:val="00ED16CE"/>
    <w:rsid w:val="00ED48E3"/>
    <w:rsid w:val="00ED5C33"/>
    <w:rsid w:val="00ED5F72"/>
    <w:rsid w:val="00EE32A6"/>
    <w:rsid w:val="00EF0CE2"/>
    <w:rsid w:val="00EF135C"/>
    <w:rsid w:val="00EF3CC5"/>
    <w:rsid w:val="00EF6EA6"/>
    <w:rsid w:val="00F02905"/>
    <w:rsid w:val="00F0730C"/>
    <w:rsid w:val="00F079FD"/>
    <w:rsid w:val="00F12480"/>
    <w:rsid w:val="00F16A6F"/>
    <w:rsid w:val="00F174E3"/>
    <w:rsid w:val="00F178C8"/>
    <w:rsid w:val="00F21E87"/>
    <w:rsid w:val="00F222C8"/>
    <w:rsid w:val="00F23CC6"/>
    <w:rsid w:val="00F25202"/>
    <w:rsid w:val="00F30A36"/>
    <w:rsid w:val="00F31A1F"/>
    <w:rsid w:val="00F349A6"/>
    <w:rsid w:val="00F359AC"/>
    <w:rsid w:val="00F37592"/>
    <w:rsid w:val="00F40942"/>
    <w:rsid w:val="00F44E5C"/>
    <w:rsid w:val="00F4531B"/>
    <w:rsid w:val="00F469DD"/>
    <w:rsid w:val="00F4769A"/>
    <w:rsid w:val="00F513CB"/>
    <w:rsid w:val="00F52F0E"/>
    <w:rsid w:val="00F532DA"/>
    <w:rsid w:val="00F53650"/>
    <w:rsid w:val="00F60FAB"/>
    <w:rsid w:val="00F628B3"/>
    <w:rsid w:val="00F630CD"/>
    <w:rsid w:val="00F72930"/>
    <w:rsid w:val="00F74A32"/>
    <w:rsid w:val="00F771AF"/>
    <w:rsid w:val="00F80157"/>
    <w:rsid w:val="00F83F70"/>
    <w:rsid w:val="00F85001"/>
    <w:rsid w:val="00F9108F"/>
    <w:rsid w:val="00F91CAA"/>
    <w:rsid w:val="00F9299F"/>
    <w:rsid w:val="00F96AEE"/>
    <w:rsid w:val="00FA6DF9"/>
    <w:rsid w:val="00FA752D"/>
    <w:rsid w:val="00FA79E7"/>
    <w:rsid w:val="00FB0F31"/>
    <w:rsid w:val="00FB6A0A"/>
    <w:rsid w:val="00FB7EC6"/>
    <w:rsid w:val="00FC3B80"/>
    <w:rsid w:val="00FC756D"/>
    <w:rsid w:val="00FD01F9"/>
    <w:rsid w:val="00FD5251"/>
    <w:rsid w:val="00FE65ED"/>
    <w:rsid w:val="00FF7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54F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C336E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C336E"/>
  </w:style>
  <w:style w:styleId="Naglaeno" w:type="character">
    <w:name w:val="Strong"/>
    <w:qFormat/>
    <w:rsid w:val="0051548C"/>
    <w:rPr>
      <w:b/>
      <w:bCs/>
    </w:rPr>
  </w:style>
  <w:style w:styleId="Tijeloteksta" w:type="paragraph">
    <w:name w:val="Body Text"/>
    <w:basedOn w:val="Normal"/>
    <w:link w:val="TijelotekstaChar"/>
    <w:rsid w:val="00122C64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122C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73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E736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E736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36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36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54F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C336E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C336E"/>
  </w:style>
  <w:style w:styleId="Naglaeno" w:type="character">
    <w:name w:val="Strong"/>
    <w:qFormat/>
    <w:rsid w:val="0051548C"/>
    <w:rPr>
      <w:b/>
      <w:bCs/>
    </w:rPr>
  </w:style>
  <w:style w:styleId="Tijeloteksta" w:type="paragraph">
    <w:name w:val="Body Text"/>
    <w:basedOn w:val="Normal"/>
    <w:link w:val="TijelotekstaChar"/>
    <w:rsid w:val="00122C64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122C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73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E736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E736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36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36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66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78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21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17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65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910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0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89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27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4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3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09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66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39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5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8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7058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138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267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215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4271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34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692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700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559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383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675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3104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814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292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581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612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670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461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772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703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3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7073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749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7263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5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321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574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150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628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9636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966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43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766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000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925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412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221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7585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590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069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063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487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824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905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275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987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989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812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246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941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794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795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0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115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748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80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920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6332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098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485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6528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693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8393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416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892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811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812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670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21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675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13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70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890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236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107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457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65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1559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35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825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170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9571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590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31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396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453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50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6753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881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523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113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929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779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979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954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22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120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930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7560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36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568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626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705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90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111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600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840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06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256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315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015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071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873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490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187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3204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404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333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605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475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010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2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401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943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252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099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960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2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50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93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7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651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974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5136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298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510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52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142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42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557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98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5148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837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851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236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205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171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411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13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25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585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137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6601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59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79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659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914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917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657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901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545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056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070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469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5716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97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795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3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423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2172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15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5686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267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16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354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057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397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2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903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rujna 2018.</izvorni_sadrzaj>
    <derivirana_varijabla naziv="DomainObject.Predmet.DatumRjesavanja_1">17.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St-436/2018</izvorni_sadrzaj>
    <derivirana_varijabla naziv="DomainObject.Predmet.OznakaBroj_1">St-436/2018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Joso</izvorni_sadrzaj>
    <derivirana_varijabla naziv="DomainObject.Predmet.PredmetRijesio.Ime_1">Joso</derivirana_varijabla>
  </DomainObject.Predmet.PredmetRijesio.Ime>
  <DomainObject.Predmet.PredmetRijesio.Oib>
    <izvorni_sadrzaj>81960208444</izvorni_sadrzaj>
    <derivirana_varijabla naziv="DomainObject.Predmet.PredmetRijesio.Oib_1">81960208444</derivirana_varijabla>
  </DomainObject.Predmet.PredmetRijesio.Oib>
  <DomainObject.Predmet.PredmetRijesio.Prezime>
    <izvorni_sadrzaj>Jovanović</izvorni_sadrzaj>
    <derivirana_varijabla naziv="DomainObject.Predmet.PredmetRijesio.Prezime_1">Jovanović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BALKAN EXPERIENCE j.d.o.o. za prijevoz i usluge</izvorni_sadrzaj>
    <derivirana_varijabla naziv="DomainObject.Predmet.ProtustrankaFormated_1">  BALKAN EXPERIENCE j.d.o.o. za prijevoz i usluge</derivirana_varijabla>
  </DomainObject.Predmet.ProtustrankaFormated>
  <DomainObject.Predmet.ProtustrankaFormatedOIB>
    <izvorni_sadrzaj>  BALKAN EXPERIENCE j.d.o.o. za prijevoz i usluge, OIB 77478209912</izvorni_sadrzaj>
    <derivirana_varijabla naziv="DomainObject.Predmet.ProtustrankaFormatedOIB_1">  BALKAN EXPERIENCE j.d.o.o. za prijevoz i usluge, OIB 77478209912</derivirana_varijabla>
  </DomainObject.Predmet.ProtustrankaFormatedOIB>
  <DomainObject.Predmet.ProtustrankaFormatedWithAdress>
    <izvorni_sadrzaj> BALKAN EXPERIENCE j.d.o.o. za prijevoz i usluge, Unska ulica/2 B, 10000 Zagreb</izvorni_sadrzaj>
    <derivirana_varijabla naziv="DomainObject.Predmet.ProtustrankaFormatedWithAdress_1"> BALKAN EXPERIENCE j.d.o.o. za prijevoz i usluge, Unska ulica/2 B, 10000 Zagreb</derivirana_varijabla>
  </DomainObject.Predmet.ProtustrankaFormatedWithAdress>
  <DomainObject.Predmet.ProtustrankaFormatedWithAdressOIB>
    <izvorni_sadrzaj> BALKAN EXPERIENCE j.d.o.o. za prijevoz i usluge, OIB 77478209912, Unska ulica/2 B, 10000 Zagreb</izvorni_sadrzaj>
    <derivirana_varijabla naziv="DomainObject.Predmet.ProtustrankaFormatedWithAdressOIB_1"> BALKAN EXPERIENCE j.d.o.o. za prijevoz i usluge, OIB 77478209912, Unska ulica/2 B, 10000 Zagreb</derivirana_varijabla>
  </DomainObject.Predmet.ProtustrankaFormatedWithAdressOIB>
  <DomainObject.Predmet.ProtustrankaWithAdress>
    <izvorni_sadrzaj>BALKAN EXPERIENCE j.d.o.o. za prijevoz i usluge Unska ulica/2 B, 10000 Zagreb</izvorni_sadrzaj>
    <derivirana_varijabla naziv="DomainObject.Predmet.ProtustrankaWithAdress_1">BALKAN EXPERIENCE j.d.o.o. za prijevoz i usluge Unska ulica/2 B, 10000 Zagreb</derivirana_varijabla>
  </DomainObject.Predmet.ProtustrankaWithAdress>
  <DomainObject.Predmet.ProtustrankaWithAdressOIB>
    <izvorni_sadrzaj>BALKAN EXPERIENCE j.d.o.o. za prijevoz i usluge, OIB 77478209912, Unska ulica/2 B, 10000 Zagreb</izvorni_sadrzaj>
    <derivirana_varijabla naziv="DomainObject.Predmet.ProtustrankaWithAdressOIB_1">BALKAN EXPERIENCE j.d.o.o. za prijevoz i usluge, OIB 77478209912, Unska ulica/2 B, 10000 Zagreb</derivirana_varijabla>
  </DomainObject.Predmet.ProtustrankaWithAdressOIB>
  <DomainObject.Predmet.ProtustrankaNazivFormated>
    <izvorni_sadrzaj>BALKAN EXPERIENCE j.d.o.o. za prijevoz i usluge</izvorni_sadrzaj>
    <derivirana_varijabla naziv="DomainObject.Predmet.ProtustrankaNazivFormated_1">BALKAN EXPERIENCE j.d.o.o. za prijevoz i usluge</derivirana_varijabla>
  </DomainObject.Predmet.ProtustrankaNazivFormated>
  <DomainObject.Predmet.ProtustrankaNazivFormatedOIB>
    <izvorni_sadrzaj>BALKAN EXPERIENCE j.d.o.o. za prijevoz i usluge, OIB 77478209912</izvorni_sadrzaj>
    <derivirana_varijabla naziv="DomainObject.Predmet.ProtustrankaNazivFormatedOIB_1">BALKAN EXPERIENCE j.d.o.o. za prijevoz i usluge, OIB 77478209912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BALKAN EXPERIENCE j.d.o.o. za prijevoz i usluge</item>
    </izvorni_sadrzaj>
    <derivirana_varijabla naziv="DomainObject.Predmet.ProtuStrankaListFormated_1">
      <item>BALKAN EXPERIENCE j.d.o.o. za prijevoz i usluge</item>
    </derivirana_varijabla>
  </DomainObject.Predmet.ProtuStrankaListFormated>
  <DomainObject.Predmet.ProtuStrankaListFormatedOIB>
    <izvorni_sadrzaj>
      <item>BALKAN EXPERIENCE j.d.o.o. za prijevoz i usluge, OIB 77478209912</item>
    </izvorni_sadrzaj>
    <derivirana_varijabla naziv="DomainObject.Predmet.ProtuStrankaListFormatedOIB_1">
      <item>BALKAN EXPERIENCE j.d.o.o. za prijevoz i usluge, OIB 77478209912</item>
    </derivirana_varijabla>
  </DomainObject.Predmet.ProtuStrankaListFormatedOIB>
  <DomainObject.Predmet.ProtuStrankaListFormatedWithAdress>
    <izvorni_sadrzaj>
      <item>BALKAN EXPERIENCE j.d.o.o. za prijevoz i usluge, Unska ulica/2 B, 10000 Zagreb</item>
    </izvorni_sadrzaj>
    <derivirana_varijabla naziv="DomainObject.Predmet.ProtuStrankaListFormatedWithAdress_1">
      <item>BALKAN EXPERIENCE j.d.o.o. za prijevoz i usluge, Unska ulica/2 B, 10000 Zagreb</item>
    </derivirana_varijabla>
  </DomainObject.Predmet.ProtuStrankaListFormatedWithAdress>
  <DomainObject.Predmet.ProtuStrankaListFormatedWithAdressOIB>
    <izvorni_sadrzaj>
      <item>BALKAN EXPERIENCE j.d.o.o. za prijevoz i usluge, OIB 77478209912, Unska ulica/2 B, 10000 Zagreb</item>
    </izvorni_sadrzaj>
    <derivirana_varijabla naziv="DomainObject.Predmet.ProtuStrankaListFormatedWithAdressOIB_1">
      <item>BALKAN EXPERIENCE j.d.o.o. za prijevoz i usluge, OIB 77478209912, Unska ulica/2 B, 10000 Zagreb</item>
    </derivirana_varijabla>
  </DomainObject.Predmet.ProtuStrankaListFormatedWithAdressOIB>
  <DomainObject.Predmet.ProtuStrankaListNazivFormated>
    <izvorni_sadrzaj>
      <item>BALKAN EXPERIENCE j.d.o.o. za prijevoz i usluge</item>
    </izvorni_sadrzaj>
    <derivirana_varijabla naziv="DomainObject.Predmet.ProtuStrankaListNazivFormated_1">
      <item>BALKAN EXPERIENCE j.d.o.o. za prijevoz i usluge</item>
    </derivirana_varijabla>
  </DomainObject.Predmet.ProtuStrankaListNazivFormated>
  <DomainObject.Predmet.ProtuStrankaListNazivFormatedOIB>
    <izvorni_sadrzaj>
      <item>BALKAN EXPERIENCE j.d.o.o. za prijevoz i usluge, OIB 77478209912</item>
    </izvorni_sadrzaj>
    <derivirana_varijabla naziv="DomainObject.Predmet.ProtuStrankaListNazivFormatedOIB_1">
      <item>BALKAN EXPERIENCE j.d.o.o. za prijevoz i usluge, OIB 77478209912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BALKAN EXPERIENCE j.d.o.o. za prijevoz i usluge</izvorni_sadrzaj>
    <derivirana_varijabla naziv="DomainObject.Predmet.ProtustrankaIDrugi_1">BALKAN EXPERIENCE j.d.o.o. za prijevoz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BALKAN EXPERIENCE j.d.o.o. za prijevoz i usluge, OIB 77478209912, Unska ulica/2 B, 10000 Zagreb</izvorni_sadrzaj>
    <derivirana_varijabla naziv="DomainObject.Predmet.ProtustrankaIDrugiAdressOIB_1">BALKAN EXPERIENCE j.d.o.o. za prijevoz i usluge, OIB 77478209912, Unska ulica/2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rujna 2018.</izvorni_sadrzaj>
    <derivirana_varijabla naziv="DomainObject.Predmet.OdlukaRjesenje.DatumDonosenjaOdluke_1">11.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St-436/2018-4</izvorni_sadrzaj>
    <derivirana_varijabla naziv="DomainObject.Predmet.OdlukaRjesenje.Oznaka_1">St-436/2018-4</derivirana_varijabla>
  </DomainObject.Predmet.OdlukaRjesenje.Oznaka>
  <DomainObject.Predmet.SudioniciListNaziv>
    <izvorni_sadrzaj>
      <item>BALKAN EXPERIENCE j.d.o.o. za prijevoz i usluge</item>
      <item>FINA Regionalni centar Zagreb</item>
    </izvorni_sadrzaj>
    <derivirana_varijabla naziv="DomainObject.Predmet.SudioniciListNaziv_1">
      <item>BALKAN EXPERIENCE j.d.o.o. za prijevoz i usluge</item>
      <item>FINA Regionalni centar Zagreb</item>
    </derivirana_varijabla>
  </DomainObject.Predmet.SudioniciListNaziv>
  <DomainObject.Predmet.SudioniciListAdressOIB>
    <izvorni_sadrzaj>
      <item>BALKAN EXPERIENCE j.d.o.o. za prijevoz i usluge, OIB 77478209912, Unska ulica/2 B,10000 Zagreb</item>
      <item>FINA Regionalni centar Zagreb, OIB 85821130368, Trg svibanjskih žrtava 1995. br. 1,10000 Zagreb</item>
    </izvorni_sadrzaj>
    <derivirana_varijabla naziv="DomainObject.Predmet.SudioniciListAdressOIB_1">
      <item>BALKAN EXPERIENCE j.d.o.o. za prijevoz i usluge, OIB 77478209912, Unska ulica/2 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77478209912</item>
      <item>, OIB 85821130368</item>
    </izvorni_sadrzaj>
    <derivirana_varijabla naziv="DomainObject.Predmet.SudioniciListNazivOIB_1">
      <item>, OIB 77478209912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282</properties:Words>
  <properties:Characters>1446</properties:Characters>
  <properties:Lines>48</properties:Lines>
  <properties:Paragraphs>23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Ovrv-961/04/04-7</vt:lpstr>
    </vt:vector>
  </properties:TitlesOfParts>
  <properties:LinksUpToDate>false</properties:LinksUpToDate>
  <properties:CharactersWithSpaces>1900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2018-09-20T06:05:00Z</dcterms:created>
  <dc:creator>Korisnik</dc:creator>
  <cp:lastModifiedBy>Ljiljana Floršić</cp:lastModifiedBy>
  <cp:lastPrinted>2018-09-20T06:40:00Z</cp:lastPrinted>
  <dcterms:modified xmlns:xsi="http://www.w3.org/2001/XMLSchema-instance" xsi:type="dcterms:W3CDTF">2018-09-20T06:42:00Z</dcterms:modified>
  <cp:revision>4</cp:revision>
  <dc:title>Broj: Ovrv-961/04/04-7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(ISPRAVAK RJEŠENJA - promijenio ime - St-436-18.docx)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