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f471" w14:paraId="14af471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191B6F">
        <w:t>AUTOPRIJEVOZ KUKEC d.o.o., Farkaševac, Donji Markovac 9, OIB: 46322024351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DF248C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191B6F">
        <w:t>AUTOPRIJEVOZ KUKEC d.o.o., Farkaševac, Donji Markovac 9, OIB: 46322024351</w:t>
      </w:r>
      <w:r w:rsidR="00B96A0C">
        <w:t>.</w:t>
      </w:r>
    </w:p>
    <w:p w:rsidRDefault="00B96A0C" w:rsidP="00DF248C" w:rsidR="00B96A0C">
      <w:pPr>
        <w:overflowPunct w:val="false"/>
        <w:jc w:val="both"/>
        <w:rPr>
          <w:noProof w:val="false"/>
        </w:rPr>
      </w:pPr>
    </w:p>
    <w:p w:rsidRDefault="00B96A0C" w:rsidP="00DF248C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191B6F">
        <w:rPr>
          <w:noProof w:val="false"/>
        </w:rPr>
        <w:t>MARKO FAK, Zagreb, Petrinjska 28, OIB: 25300508272</w:t>
      </w:r>
      <w:r w:rsidR="00760DFC">
        <w:rPr>
          <w:noProof w:val="false"/>
        </w:rPr>
        <w:t>.</w:t>
      </w:r>
    </w:p>
    <w:p w:rsidRDefault="00B96A0C" w:rsidP="00DF248C" w:rsidR="00B96A0C">
      <w:pPr>
        <w:pStyle w:val="Odlomakpopisa"/>
        <w:jc w:val="both"/>
        <w:rPr>
          <w:noProof w:val="false"/>
        </w:rPr>
      </w:pPr>
    </w:p>
    <w:p w:rsidRDefault="00B96A0C" w:rsidP="00DF248C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191B6F">
        <w:t>AUTOPRIJEVOZ KUKEC d.o.o., Farkaševac, Donji Markovac 9, OIB: 46322024351</w:t>
      </w:r>
      <w:r>
        <w:t>.</w:t>
      </w:r>
    </w:p>
    <w:p w:rsidRDefault="00B96A0C" w:rsidP="00DF248C" w:rsidR="00B96A0C">
      <w:pPr>
        <w:overflowPunct w:val="false"/>
        <w:jc w:val="both"/>
        <w:rPr>
          <w:noProof w:val="false"/>
        </w:rPr>
      </w:pPr>
    </w:p>
    <w:p w:rsidRDefault="00B96A0C" w:rsidP="00DF248C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DF248C" w:rsidR="00B96A0C">
      <w:pPr>
        <w:pStyle w:val="Odlomakpopisa"/>
        <w:jc w:val="both"/>
        <w:rPr>
          <w:noProof w:val="false"/>
        </w:rPr>
      </w:pPr>
    </w:p>
    <w:p w:rsidRDefault="00B96A0C" w:rsidP="00DF248C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DF248C" w:rsidR="00B96A0C">
      <w:pPr>
        <w:pStyle w:val="Odlomakpopisa"/>
        <w:jc w:val="both"/>
        <w:rPr>
          <w:noProof w:val="false"/>
        </w:rPr>
      </w:pPr>
    </w:p>
    <w:p w:rsidRDefault="00B96A0C" w:rsidP="00DF248C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DF248C" w:rsidR="00B96A0C">
      <w:pPr>
        <w:overflowPunct w:val="false"/>
        <w:jc w:val="both"/>
        <w:rPr>
          <w:noProof w:val="false"/>
        </w:rPr>
      </w:pPr>
    </w:p>
    <w:p w:rsidRDefault="00B96A0C" w:rsidP="00DF248C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191B6F">
        <w:t>AUTOPRIJEVOZ KUKEC d.o.o., Farkaševac, Donji Markovac 9, OIB: 46322024351</w:t>
      </w:r>
      <w:r>
        <w:t xml:space="preserve">, a temeljem čl. </w:t>
      </w:r>
      <w:r w:rsidR="005D67F5">
        <w:t>444</w:t>
      </w:r>
      <w:r>
        <w:t xml:space="preserve">. st. </w:t>
      </w:r>
      <w:r w:rsidR="005D67F5">
        <w:t>2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191B6F">
        <w:rPr>
          <w:bCs/>
        </w:rPr>
        <w:t>656 dana, te da ima zaposlenog</w:t>
      </w:r>
      <w:r>
        <w:rPr>
          <w:bCs/>
        </w:rPr>
        <w:t xml:space="preserve"> </w:t>
      </w:r>
      <w:r w:rsidR="00191B6F">
        <w:rPr>
          <w:bCs/>
        </w:rPr>
        <w:t>1</w:t>
      </w:r>
      <w:r>
        <w:rPr>
          <w:bCs/>
        </w:rPr>
        <w:t xml:space="preserve"> radnika.</w:t>
      </w:r>
      <w:r w:rsidR="0038492E">
        <w:rPr>
          <w:bCs/>
        </w:rPr>
        <w:t xml:space="preserve"> </w:t>
      </w:r>
    </w:p>
    <w:p w:rsidRDefault="00B96A0C" w:rsidP="00DF248C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38492E">
        <w:rPr>
          <w:bCs/>
        </w:rPr>
        <w:t>lju prijedloga je rješenjem od 19</w:t>
      </w:r>
      <w:r>
        <w:rPr>
          <w:bCs/>
        </w:rPr>
        <w:t xml:space="preserve">. </w:t>
      </w:r>
      <w:r w:rsidR="0038492E">
        <w:rPr>
          <w:bCs/>
        </w:rPr>
        <w:t>prosinca</w:t>
      </w:r>
      <w:r>
        <w:rPr>
          <w:bCs/>
        </w:rPr>
        <w:t xml:space="preserve"> 2016.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DF248C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38492E" w:rsidP="00DF248C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</w:t>
      </w:r>
      <w:r w:rsidR="00191B6F">
        <w:rPr>
          <w:bCs/>
        </w:rPr>
        <w:t>6</w:t>
      </w:r>
      <w:r w:rsidR="00CA7366">
        <w:rPr>
          <w:bCs/>
        </w:rPr>
        <w:t xml:space="preserve">. </w:t>
      </w:r>
      <w:r w:rsidR="00191B6F">
        <w:rPr>
          <w:bCs/>
        </w:rPr>
        <w:t>siječnja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DF248C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DF248C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DF248C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DF248C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FD585A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FD585A" w:rsidP="00410890" w:rsidR="00FD585A">
      <w:pPr>
        <w:ind w:left="4962"/>
        <w:jc w:val="center"/>
      </w:pPr>
      <w:r>
        <w:t>Za točnost otpravka – ovlašteni službenik</w:t>
      </w:r>
    </w:p>
    <w:p w:rsidRDefault="00FD585A" w:rsidP="00410890" w:rsidR="00FD585A">
      <w:pPr>
        <w:ind w:left="4962"/>
        <w:jc w:val="center"/>
      </w:pPr>
      <w:r>
        <w:t>Valentina Kučiš</w:t>
      </w:r>
    </w:p>
    <w:p w:rsidRDefault="00FD585A" w:rsidR="00FD585A"/>
    <w:p w:rsidRDefault="00CA7366" w:rsidP="00FD585A" w:rsidR="00CA7366">
      <w:pPr>
        <w:jc w:val="both"/>
      </w:pPr>
    </w:p>
    <w:sectPr w:rsidR="00CA736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191B6F">
      <w:t>2811</w:t>
    </w:r>
    <w:r>
      <w:t>/2016-</w:t>
    </w:r>
    <w:r w:rsidR="00191B6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191B6F"/>
    <w:rsid w:val="00384681"/>
    <w:rsid w:val="0038492E"/>
    <w:rsid w:val="00386F2F"/>
    <w:rsid w:val="005D67F5"/>
    <w:rsid w:val="005D73EF"/>
    <w:rsid w:val="00613B07"/>
    <w:rsid w:val="006A1DB8"/>
    <w:rsid w:val="00760DFC"/>
    <w:rsid w:val="00B96A0C"/>
    <w:rsid w:val="00BF72CA"/>
    <w:rsid w:val="00C966A9"/>
    <w:rsid w:val="00CA7366"/>
    <w:rsid w:val="00DF248C"/>
    <w:rsid w:val="00ED55BD"/>
    <w:rsid w:val="00F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85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85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2811</izvorni_sadrzaj>
    <derivirana_varijabla naziv="DomainObject.Predmet.Broj_1">2811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St-2811/2016</izvorni_sadrzaj>
    <derivirana_varijabla naziv="DomainObject.Predmet.OznakaBroj_1">St-2811/2016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AUTOPRIJEVOZ KUKEC d.o.o.</izvorni_sadrzaj>
    <derivirana_varijabla naziv="DomainObject.Predmet.ProtustrankaFormated_1">  AUTOPRIJEVOZ KUKEC d.o.o.</derivirana_varijabla>
  </DomainObject.Predmet.ProtustrankaFormated>
  <DomainObject.Predmet.ProtustrankaFormatedOIB>
    <izvorni_sadrzaj>  AUTOPRIJEVOZ KUKEC d.o.o., OIB 46322024351</izvorni_sadrzaj>
    <derivirana_varijabla naziv="DomainObject.Predmet.ProtustrankaFormatedOIB_1">  AUTOPRIJEVOZ KUKEC d.o.o., OIB 46322024351</derivirana_varijabla>
  </DomainObject.Predmet.ProtustrankaFormatedOIB>
  <DomainObject.Predmet.ProtustrankaFormatedWithAdress>
    <izvorni_sadrzaj> AUTOPRIJEVOZ KUKEC d.o.o., Donji Markovac 9, 10342 Farkaševac</izvorni_sadrzaj>
    <derivirana_varijabla naziv="DomainObject.Predmet.ProtustrankaFormatedWithAdress_1"> AUTOPRIJEVOZ KUKEC d.o.o., Donji Markovac 9, 10342 Farkaševac</derivirana_varijabla>
  </DomainObject.Predmet.ProtustrankaFormatedWithAdress>
  <DomainObject.Predmet.ProtustrankaFormatedWithAdressOIB>
    <izvorni_sadrzaj> AUTOPRIJEVOZ KUKEC d.o.o., OIB 46322024351, Donji Markovac 9, 10342 Farkaševac</izvorni_sadrzaj>
    <derivirana_varijabla naziv="DomainObject.Predmet.ProtustrankaFormatedWithAdressOIB_1"> AUTOPRIJEVOZ KUKEC d.o.o., OIB 46322024351, Donji Markovac 9, 10342 Farkaševac</derivirana_varijabla>
  </DomainObject.Predmet.ProtustrankaFormatedWithAdressOIB>
  <DomainObject.Predmet.ProtustrankaWithAdress>
    <izvorni_sadrzaj>AUTOPRIJEVOZ KUKEC d.o.o. Donji Markovac 9, 10342 Farkaševac</izvorni_sadrzaj>
    <derivirana_varijabla naziv="DomainObject.Predmet.ProtustrankaWithAdress_1">AUTOPRIJEVOZ KUKEC d.o.o. Donji Markovac 9, 10342 Farkaševac</derivirana_varijabla>
  </DomainObject.Predmet.ProtustrankaWithAdress>
  <DomainObject.Predmet.ProtustrankaWithAdressOIB>
    <izvorni_sadrzaj>AUTOPRIJEVOZ KUKEC d.o.o., OIB 46322024351, Donji Markovac 9, 10342 Farkaševac</izvorni_sadrzaj>
    <derivirana_varijabla naziv="DomainObject.Predmet.ProtustrankaWithAdressOIB_1">AUTOPRIJEVOZ KUKEC d.o.o., OIB 46322024351, Donji Markovac 9, 10342 Farkaševac</derivirana_varijabla>
  </DomainObject.Predmet.ProtustrankaWithAdressOIB>
  <DomainObject.Predmet.ProtustrankaNazivFormated>
    <izvorni_sadrzaj>AUTOPRIJEVOZ KUKEC d.o.o.</izvorni_sadrzaj>
    <derivirana_varijabla naziv="DomainObject.Predmet.ProtustrankaNazivFormated_1">AUTOPRIJEVOZ KUKEC d.o.o.</derivirana_varijabla>
  </DomainObject.Predmet.ProtustrankaNazivFormated>
  <DomainObject.Predmet.ProtustrankaNazivFormatedOIB>
    <izvorni_sadrzaj>AUTOPRIJEVOZ KUKEC d.o.o., OIB 46322024351</izvorni_sadrzaj>
    <derivirana_varijabla naziv="DomainObject.Predmet.ProtustrankaNazivFormatedOIB_1">AUTOPRIJEVOZ KUKEC d.o.o., OIB 46322024351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AUTOPRIJEVOZ KUKEC d.o.o.</item>
    </izvorni_sadrzaj>
    <derivirana_varijabla naziv="DomainObject.Predmet.ProtuStrankaListFormated_1">
      <item>AUTOPRIJEVOZ KUKEC d.o.o.</item>
    </derivirana_varijabla>
  </DomainObject.Predmet.ProtuStrankaListFormated>
  <DomainObject.Predmet.ProtuStrankaListFormatedOIB>
    <izvorni_sadrzaj>
      <item>AUTOPRIJEVOZ KUKEC d.o.o., OIB 46322024351</item>
    </izvorni_sadrzaj>
    <derivirana_varijabla naziv="DomainObject.Predmet.ProtuStrankaListFormatedOIB_1">
      <item>AUTOPRIJEVOZ KUKEC d.o.o., OIB 46322024351</item>
    </derivirana_varijabla>
  </DomainObject.Predmet.ProtuStrankaListFormatedOIB>
  <DomainObject.Predmet.ProtuStrankaListFormatedWithAdress>
    <izvorni_sadrzaj>
      <item>AUTOPRIJEVOZ KUKEC d.o.o., Donji Markovac 9, 10342 Farkaševac</item>
    </izvorni_sadrzaj>
    <derivirana_varijabla naziv="DomainObject.Predmet.ProtuStrankaListFormatedWithAdress_1">
      <item>AUTOPRIJEVOZ KUKEC d.o.o., Donji Markovac 9, 10342 Farkaševac</item>
    </derivirana_varijabla>
  </DomainObject.Predmet.ProtuStrankaListFormatedWithAdress>
  <DomainObject.Predmet.ProtuStrankaListFormatedWithAdressOIB>
    <izvorni_sadrzaj>
      <item>AUTOPRIJEVOZ KUKEC d.o.o., OIB 46322024351, Donji Markovac 9, 10342 Farkaševac</item>
    </izvorni_sadrzaj>
    <derivirana_varijabla naziv="DomainObject.Predmet.ProtuStrankaListFormatedWithAdressOIB_1">
      <item>AUTOPRIJEVOZ KUKEC d.o.o., OIB 46322024351, Donji Markovac 9, 10342 Farkaševac</item>
    </derivirana_varijabla>
  </DomainObject.Predmet.ProtuStrankaListFormatedWithAdressOIB>
  <DomainObject.Predmet.ProtuStrankaListNazivFormated>
    <izvorni_sadrzaj>
      <item>AUTOPRIJEVOZ KUKEC d.o.o.</item>
    </izvorni_sadrzaj>
    <derivirana_varijabla naziv="DomainObject.Predmet.ProtuStrankaListNazivFormated_1">
      <item>AUTOPRIJEVOZ KUKEC d.o.o.</item>
    </derivirana_varijabla>
  </DomainObject.Predmet.ProtuStrankaListNazivFormated>
  <DomainObject.Predmet.ProtuStrankaListNazivFormatedOIB>
    <izvorni_sadrzaj>
      <item>AUTOPRIJEVOZ KUKEC d.o.o., OIB 46322024351</item>
    </izvorni_sadrzaj>
    <derivirana_varijabla naziv="DomainObject.Predmet.ProtuStrankaListNazivFormatedOIB_1">
      <item>AUTOPRIJEVOZ KUKEC d.o.o., OIB 46322024351</item>
    </derivirana_varijabla>
  </DomainObject.Predmet.ProtuStrankaListNazivFormatedOIB>
  <DomainObject.Predmet.OstaliListFormated>
    <izvorni_sadrzaj>
      <item>Željko Kukec</item>
    </izvorni_sadrzaj>
    <derivirana_varijabla naziv="DomainObject.Predmet.OstaliListFormated_1">
      <item>Željko Kukec</item>
    </derivirana_varijabla>
  </DomainObject.Predmet.OstaliListFormated>
  <DomainObject.Predmet.OstaliListFormatedOIB>
    <izvorni_sadrzaj>
      <item>Željko Kukec, OIB 58386114435</item>
    </izvorni_sadrzaj>
    <derivirana_varijabla naziv="DomainObject.Predmet.OstaliListFormatedOIB_1">
      <item>Željko Kukec, OIB 58386114435</item>
    </derivirana_varijabla>
  </DomainObject.Predmet.OstaliListFormatedOIB>
  <DomainObject.Predmet.OstaliListFormatedWithAdress>
    <izvorni_sadrzaj>
      <item>Željko Kukec, Donji Markovac 9, 10342 Donji Markovac</item>
    </izvorni_sadrzaj>
    <derivirana_varijabla naziv="DomainObject.Predmet.OstaliListFormatedWithAdress_1">
      <item>Željko Kukec, Donji Markovac 9, 10342 Donji Markovac</item>
    </derivirana_varijabla>
  </DomainObject.Predmet.OstaliListFormatedWithAdress>
  <DomainObject.Predmet.OstaliListFormatedWithAdressOIB>
    <izvorni_sadrzaj>
      <item>Željko Kukec, OIB 58386114435, Donji Markovac 9, 10342 Donji Markovac</item>
    </izvorni_sadrzaj>
    <derivirana_varijabla naziv="DomainObject.Predmet.OstaliListFormatedWithAdressOIB_1">
      <item>Željko Kukec, OIB 58386114435, Donji Markovac 9, 10342 Donji Markovac</item>
    </derivirana_varijabla>
  </DomainObject.Predmet.OstaliListFormatedWithAdressOIB>
  <DomainObject.Predmet.OstaliListNazivFormated>
    <izvorni_sadrzaj>
      <item>Željko Kukec</item>
    </izvorni_sadrzaj>
    <derivirana_varijabla naziv="DomainObject.Predmet.OstaliListNazivFormated_1">
      <item>Željko Kukec</item>
    </derivirana_varijabla>
  </DomainObject.Predmet.OstaliListNazivFormated>
  <DomainObject.Predmet.OstaliListNazivFormatedOIB>
    <izvorni_sadrzaj>
      <item>Željko Kukec, OIB 58386114435</item>
    </izvorni_sadrzaj>
    <derivirana_varijabla naziv="DomainObject.Predmet.OstaliListNazivFormatedOIB_1">
      <item>Željko Kukec, OIB 58386114435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AUTOPRIJEVOZ KUKEC d.o.o.</izvorni_sadrzaj>
    <derivirana_varijabla naziv="DomainObject.Predmet.ProtustrankaIDrugi_1">AUTOPRIJEVOZ KUKEC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AUTOPRIJEVOZ KUKEC d.o.o., OIB 46322024351, Donji Markovac 9, 10342 Farkaševac</izvorni_sadrzaj>
    <derivirana_varijabla naziv="DomainObject.Predmet.ProtustrankaIDrugiAdressOIB_1">AUTOPRIJEVOZ KUKEC d.o.o., OIB 46322024351, Donji Markovac 9,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AUTOPRIJEVOZ KUKEC d.o.o.</item>
      <item>Željko Kukec</item>
      <item>VJEROVNICI</item>
    </izvorni_sadrzaj>
    <derivirana_varijabla naziv="DomainObject.Predmet.SudioniciListNaziv_1">
      <item>FINA Regionalni centar Zagreb</item>
      <item>AUTOPRIJEVOZ KUKEC d.o.o.</item>
      <item>Željko Kukec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AUTOPRIJEVOZ KUKEC d.o.o., OIB 46322024351, Donji Markovac 9,10342 Farkaševac</item>
      <item>Željko Kukec, OIB 58386114435, Donji Markovac 9,10342 Donji Markovac</item>
      <item>VJEROVNICI</item>
    </izvorni_sadrzaj>
    <derivirana_varijabla naziv="DomainObject.Predmet.SudioniciListAdressOIB_1">
      <item>FINA Regionalni centar Zagreb, OIB 85821130368, Trg svibanjskih žrtava 1995. br. 1,10000 Zagreb</item>
      <item>AUTOPRIJEVOZ KUKEC d.o.o., OIB 46322024351, Donji Markovac 9,10342 Farkaševac</item>
      <item>Željko Kukec, OIB 58386114435, Donji Markovac 9,10342 Donji Markovac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46322024351</item>
      <item>, OIB 58386114435</item>
      <item>, OIB null</item>
    </izvorni_sadrzaj>
    <derivirana_varijabla naziv="DomainObject.Predmet.SudioniciListNazivOIB_1">
      <item>, OIB 85821130368</item>
      <item>, OIB 46322024351</item>
      <item>, OIB 58386114435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2853</properties:Characters>
  <properties:Lines>75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2018-02-21T12:47:00Z</dcterms:created>
  <dc:creator>Valentina Kučiš</dc:creator>
  <cp:lastModifiedBy>Valentina Kučiš</cp:lastModifiedBy>
  <cp:lastPrinted>2018-02-21T13:31:00Z</cp:lastPrinted>
  <dcterms:modified xmlns:xsi="http://www.w3.org/2001/XMLSchema-instance" xsi:type="dcterms:W3CDTF">2018-02-22T08:23:00Z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St-2811_16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