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c147" w14:paraId="1f9c147" w:rsidRDefault="004D33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33AF" w:rsidP="004D33AF" w:rsidR="004D33AF">
      <w:pPr>
        <w:pStyle w:val="Bezproreda"/>
      </w:pPr>
      <w:bookmarkStart w:name="_GoBack" w:id="0"/>
      <w:bookmarkEnd w:id="0"/>
    </w:p>
    <w:p w:rsidRDefault="004D33AF" w:rsidP="004D33AF" w:rsidR="004D33AF">
      <w:pPr>
        <w:pStyle w:val="Bezproreda"/>
      </w:pPr>
    </w:p>
    <w:p w:rsidRDefault="004D33AF" w:rsidP="004D33AF" w:rsidR="00AE649C">
      <w:pPr>
        <w:pStyle w:val="Bezproreda"/>
      </w:pPr>
      <w:r>
        <w:t xml:space="preserve">     Republika Hrvatska</w:t>
      </w:r>
    </w:p>
    <w:p w:rsidRDefault="004D33AF" w:rsidP="004D33AF" w:rsidR="004D33AF">
      <w:pPr>
        <w:pStyle w:val="Bezproreda"/>
      </w:pPr>
      <w:r>
        <w:t>Trgovački sud u Bjelovaru</w:t>
      </w:r>
    </w:p>
    <w:p w:rsidRDefault="004D33AF" w:rsidP="004D33AF" w:rsidR="004D33A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D33AF" w:rsidP="004D33AF" w:rsidR="004D33AF">
      <w:pPr>
        <w:pStyle w:val="Bezproreda"/>
      </w:pPr>
    </w:p>
    <w:p w:rsidRDefault="004D33AF" w:rsidP="004D33AF" w:rsidR="004D33AF">
      <w:pPr>
        <w:pStyle w:val="Bezproreda"/>
        <w:ind w:firstLine="708" w:left="4248"/>
      </w:pPr>
      <w:r>
        <w:t>Poslovni broj:  1 St-50/2018-12</w:t>
      </w:r>
    </w:p>
    <w:p w:rsidRDefault="004D33AF" w:rsidP="004D33AF" w:rsidR="004D33AF">
      <w:pPr>
        <w:pStyle w:val="Bezproreda"/>
        <w:rPr>
          <w:b/>
        </w:rPr>
      </w:pPr>
    </w:p>
    <w:p w:rsidRDefault="004D33AF" w:rsidP="004D33AF" w:rsidR="004D33AF">
      <w:pPr>
        <w:pStyle w:val="Bezproreda"/>
        <w:rPr>
          <w:b/>
        </w:rPr>
      </w:pPr>
    </w:p>
    <w:p w:rsidRDefault="004D33AF" w:rsidP="004D33AF" w:rsidR="004D33AF">
      <w:pPr>
        <w:pStyle w:val="Bezproreda"/>
        <w:jc w:val="center"/>
      </w:pPr>
      <w:r>
        <w:t>U   I M E    R E P U B L I K E    H R V A T S K E</w:t>
      </w:r>
    </w:p>
    <w:p w:rsidRDefault="004D33AF" w:rsidP="004D33AF" w:rsidR="004D33AF">
      <w:pPr>
        <w:pStyle w:val="Bezproreda"/>
        <w:jc w:val="center"/>
      </w:pPr>
    </w:p>
    <w:p w:rsidRDefault="004D33AF" w:rsidP="004D33AF" w:rsidR="004D33AF">
      <w:pPr>
        <w:pStyle w:val="Bezproreda"/>
        <w:jc w:val="center"/>
      </w:pPr>
      <w:r>
        <w:t>R J E Š E N J E</w:t>
      </w:r>
    </w:p>
    <w:p w:rsidRDefault="004D33AF" w:rsidP="004D33AF" w:rsidR="004D33AF">
      <w:pPr>
        <w:pStyle w:val="Bezproreda"/>
      </w:pPr>
    </w:p>
    <w:p w:rsidRDefault="004D33AF" w:rsidP="004D33AF" w:rsidR="004D33AF">
      <w:pPr>
        <w:pStyle w:val="Bezproreda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Trgovački sud u Bjelovaru, OIB: 07942269267, po  sucu Branki Pleskalt, u stečajnom postupku nad dužnikom MALEN j.d.o.o. za usluge i trgovinu Križevci, Trg </w:t>
      </w:r>
      <w:proofErr w:type="spellStart"/>
      <w:r>
        <w:t>J.J</w:t>
      </w:r>
      <w:proofErr w:type="spellEnd"/>
      <w:r>
        <w:t>. Strossmayera 9 B, OIB: 43392874497, 28. ožujka  2018.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jc w:val="center"/>
      </w:pPr>
      <w:r>
        <w:t>r i j e š i o   j e</w:t>
      </w:r>
    </w:p>
    <w:p w:rsidRDefault="004D33AF" w:rsidP="004D33AF" w:rsidR="004D33AF">
      <w:pPr>
        <w:pStyle w:val="Bezproreda"/>
        <w:jc w:val="center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1.Otvara se stečajni postupak nad dužnikom MALEN j.d.o.o. za usluge i trgovinu Križevci, Trg </w:t>
      </w:r>
      <w:proofErr w:type="spellStart"/>
      <w:r>
        <w:t>J.J</w:t>
      </w:r>
      <w:proofErr w:type="spellEnd"/>
      <w:r>
        <w:t>. Strossmayera 9 B, OIB: 43392874497.</w:t>
      </w:r>
    </w:p>
    <w:p w:rsidRDefault="004D33AF" w:rsidP="004D33AF" w:rsidR="004D33AF">
      <w:pPr>
        <w:pStyle w:val="Bezproreda"/>
        <w:ind w:left="720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2.Za stečajnog upravitelja imenuje se Paula </w:t>
      </w:r>
      <w:proofErr w:type="spellStart"/>
      <w:r>
        <w:t>Čandrlić</w:t>
      </w:r>
      <w:proofErr w:type="spellEnd"/>
      <w:r>
        <w:t xml:space="preserve"> Mesarić iz Osijeka, Zagrebačka 6, OIB: 89394772015.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3. Zaključuje se stečajni postupak nad dužnikom MALEN j.d.o.o. za usluge i trgovinu Križevci, Trg </w:t>
      </w:r>
      <w:proofErr w:type="spellStart"/>
      <w:r>
        <w:t>J.J</w:t>
      </w:r>
      <w:proofErr w:type="spellEnd"/>
      <w:r>
        <w:t>. Strossmayera 9 B, OIB: 43392874497.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>4. Stečajni postupak je otvoren i zaključen s danom 28. ožujka  2018. godine u 11,15 sati, kada je ovo rješenje objavljeno na e-oglasnoj ploči ovoga suda.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jc w:val="center"/>
      </w:pPr>
      <w:r>
        <w:t>Obrazloženje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jc w:val="both"/>
      </w:pPr>
      <w:r>
        <w:tab/>
        <w:t xml:space="preserve">Rješenjem ovog suda 1 St-50/2018-3 od 22. siječnja 2018. godine pokrenut je postupak radi utvrđivanja pretpostavki za otvaranje stečajnog postupka nad trgovačkim društvom MALEN j.d.o.o. za usluge i trgovinu Križevci, Trg </w:t>
      </w:r>
      <w:proofErr w:type="spellStart"/>
      <w:r>
        <w:t>J.J</w:t>
      </w:r>
      <w:proofErr w:type="spellEnd"/>
      <w:r>
        <w:t xml:space="preserve">. Strossmayera 9 B, OIB: 43392874497. 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lastRenderedPageBreak/>
        <w:t xml:space="preserve">Rješenjem od 2. ožujka 2018. godine  imenovan je privremeni stečajni upravitelj u osobi Paule </w:t>
      </w:r>
      <w:proofErr w:type="spellStart"/>
      <w:r>
        <w:t>Čandrlić</w:t>
      </w:r>
      <w:proofErr w:type="spellEnd"/>
      <w:r>
        <w:t xml:space="preserve"> Mesarić iz Osijeka, kojem je naloženo da  dostavi izvješće o financijsko-gospodarskom sranju dužnika, izvrši uvid u knjige i poslovnu dokumentaciju dužnika te ispita mogu li se imovinom dužnika namiriti troškovi postupka te da ispita postoji li razlog za otvaranje stečajnog postupka.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jc w:val="both"/>
      </w:pPr>
      <w:r>
        <w:tab/>
        <w:t>Ročište radi izjašnjenja o prijedlogu i rasprave o uvjetima za otvaranje stečajnog postupka sazvano je za dan 28. ožujka 2018. godine.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>Prijedlogom za otvaranje stečajnog postupka od 21.  travnja 2017. godine  Republika Hrvatska predložila je da se nad dužnikom otvori stečajni postupak budući vjerovnik ima tražbinu prema dužniku u iznosu od 3.955,54 kuna koja se temelji na knjigovodstvenoj kartici-stanju računa poreznog obveznika na dan 10. travnja 2017. godine.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Sud je rješenjem od 22. siječnja 2018. godine pozvao zastupnika po zakonu dužnika Maju </w:t>
      </w:r>
      <w:proofErr w:type="spellStart"/>
      <w:r>
        <w:t>Majhen</w:t>
      </w:r>
      <w:proofErr w:type="spellEnd"/>
      <w:r>
        <w:t xml:space="preserve"> iz Križevaca da u roku 15 dana uplati predujam za namirenje troškova prethodnog i otvorenog stečajnog postupka u iznosu 5.000,00 kn. To je rješenje objavljeno na e-oglasnoj ploči suda dana 12. siječnja 2018. godine i u roku 15 dana od objave nije uplaćen predujam za namirenje troškova prethodnog i otvorenog stečajnog postupka.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Rješenjem od 2. ožujka 2018. godine sud je pozvao i  osobe koje imaju interes za provedbom stečajnog postupka nad dužnikom MALEN j.d.o.o. za usluge i trgovinu Križevci, Trg </w:t>
      </w:r>
      <w:proofErr w:type="spellStart"/>
      <w:r>
        <w:t>J.J</w:t>
      </w:r>
      <w:proofErr w:type="spellEnd"/>
      <w:r>
        <w:t>. Strossmayera 9 B, OIB: 43392874497, da u roku od 15 dana računajući od isteka osmog dana objave rješenja na e-oglasnoj ploči suda, uplate predujam u iznosu od 1.000,00 kuna i 10.000,00 kuna za pokriće prethodnog i otvorenog stečajnog postupka.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Dana 16. ožujka 2018. godine privremena stečajna upraviteljica je dostavila na spis pisano izvješće iz kojeg proizlazi da uvidom u dokumentaciju dostavljenu od Državne geodetske uprave dužnik nije upisan u katastarski </w:t>
      </w:r>
      <w:proofErr w:type="spellStart"/>
      <w:r>
        <w:t>operat</w:t>
      </w:r>
      <w:proofErr w:type="spellEnd"/>
      <w:r>
        <w:t>, kao nositelj prava na nekretninama na području Republike Hrvatske. Također dužnik nije evidentiran ni kao vlasnik motornih vozila. Temeljem uvida u knjigovodstvenu dokumentaciju utvrđeno je da je dužnik na dan 31. svibnja 2015. godine u poslovnim knjigama imao iskazanu dugotrajnu imovinu u iznosu od 16.105,50 kuna a koja se sastojala od stroja za pranje NTSM BRIO 35 E-16/18 i KIRBY sustava G4 br. 8940641544, ukupne nabavne vrijednosti 26.796,00 kuna, no nije poznato gdje se nalaze ta osnovna sredstva. Dužnik je sa danom 31. svibnja 2015. godine u poslovnim knjigama imao iskazana potraživanja od kupaca u iznosu od 600,00 kuna prema Zadruzi PRO Foto Križevci. U bruto bilanci obveze dužnika prema dobavljačima iskazane su u iznosu od 13.634,56 kuna. Obzirom na gore navedeno predložila je da obzirom da dužnik nema u svom vlasništvu ni nepokretne ni pokretne imovine iz koje bi se mogli namiriti makar i troškovi stečajnog postupka, nad dužnikom otvori  i zaključi stečajni postupak temeljem čl. 132. Stečajnog zakona.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Na ročištu održanom dana 28. ožujka 2018. godine i Republika Hrvatska je predložila a obzirom na navedeno od strane privremene stečajne upraviteljice otvori i zaključi stečajni postupak temeljem odredbe Stečajnog zakona. </w:t>
      </w:r>
    </w:p>
    <w:p w:rsidRDefault="004D33AF" w:rsidP="004D33AF" w:rsidR="004D33AF">
      <w:pPr>
        <w:pStyle w:val="Bezproreda"/>
        <w:ind w:firstLine="708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lastRenderedPageBreak/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jc w:val="both"/>
      </w:pPr>
      <w:r>
        <w:tab/>
        <w:t>U ostavljenom roku nitko od zainteresiranih osoba nije uplatio traženi predujam, pa su se s obzirom na sve navedeno ispunili uvjeti iz čl. 132. st. 1. i 2. Stečajnog zakona za donošenje odluke o otvaranju i zaključenju ovog stečajnog postupka.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 xml:space="preserve">U Bjelovaru 28. ožujka  2018.  </w:t>
      </w:r>
    </w:p>
    <w:p w:rsidRDefault="004D33AF" w:rsidP="004D33AF" w:rsidR="004D33AF">
      <w:pPr>
        <w:pStyle w:val="Bezproreda"/>
        <w:jc w:val="center"/>
      </w:pPr>
      <w:r>
        <w:t xml:space="preserve">                                                S u d a c</w:t>
      </w:r>
    </w:p>
    <w:p w:rsidRDefault="004D33AF" w:rsidP="004D33AF" w:rsidR="004D33AF">
      <w:pPr>
        <w:pStyle w:val="Bezproreda"/>
        <w:jc w:val="center"/>
      </w:pPr>
    </w:p>
    <w:p w:rsidRDefault="004D33AF" w:rsidP="004D33AF" w:rsidR="004D33AF">
      <w:pPr>
        <w:pStyle w:val="Bezproreda"/>
        <w:jc w:val="center"/>
      </w:pPr>
      <w:r>
        <w:t xml:space="preserve">                                                  Branka Pleskalt</w:t>
      </w:r>
      <w:r>
        <w:t xml:space="preserve"> v.r.</w:t>
      </w:r>
    </w:p>
    <w:p w:rsidRDefault="004D33AF" w:rsidP="004D33AF" w:rsidR="004D33AF">
      <w:pPr>
        <w:pStyle w:val="Bezproreda"/>
        <w:jc w:val="center"/>
      </w:pPr>
    </w:p>
    <w:p w:rsidRDefault="004D33AF" w:rsidP="004D33AF" w:rsidR="004D33AF">
      <w:pPr>
        <w:pStyle w:val="Bezproreda"/>
        <w:jc w:val="center"/>
      </w:pPr>
      <w:r>
        <w:t xml:space="preserve">                                   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D33AF" w:rsidP="004D33AF" w:rsidR="004D33AF">
      <w:pPr>
        <w:pStyle w:val="Bezproreda"/>
        <w:jc w:val="center"/>
      </w:pPr>
      <w:r>
        <w:t xml:space="preserve">                                                    Vesna Dragišić</w:t>
      </w:r>
    </w:p>
    <w:p w:rsidRDefault="004D33AF" w:rsidP="004D33AF" w:rsidR="004D33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D33AF" w:rsidP="004D33AF" w:rsidR="004D33AF">
      <w:pPr>
        <w:pStyle w:val="Bezproreda"/>
        <w:jc w:val="both"/>
      </w:pPr>
    </w:p>
    <w:p w:rsidRDefault="004D33AF" w:rsidP="004D33AF" w:rsidR="004D33AF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D33AF" w:rsidP="004D33AF" w:rsidR="004D33A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D33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5791746"/>
      <w:docPartObj>
        <w:docPartGallery w:val="Page Numbers (Top of Page)"/>
        <w:docPartUnique/>
      </w:docPartObj>
    </w:sdtPr>
    <w:sdtContent>
      <w:p w:rsidRDefault="004D33AF" w:rsidR="004D33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D33AF" w:rsidR="008333A9">
    <w:pPr>
      <w:pStyle w:val="Zaglavlje"/>
    </w:pPr>
    <w:r>
      <w:t>Poslovni broj: 1 St-50/2018-12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3AF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3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St-50/2018-12</izvorni_sadrzaj>
    <derivirana_varijabla naziv="DomainObject.Oznaka_1">St-50/2018-12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 jednostavno društvo s ograničenom odgovornošću za usluge i trgovinu</izvorni_sadrzaj>
    <derivirana_varijabla naziv="DomainObject.Predmet.ProtustrankaFormated_1">  MALEN jednostavno društvo s ograničenom odgovornošću za usluge i trgovinu</derivirana_varijabla>
  </DomainObject.Predmet.ProtustrankaFormated>
  <DomainObject.Predmet.ProtustrankaFormatedOIB>
    <izvorni_sadrzaj>  MALEN jednostavno društvo s ograničenom odgovornošću za usluge i trgovinu, OIB 43392874497</izvorni_sadrzaj>
    <derivirana_varijabla naziv="DomainObject.Predmet.ProtustrankaFormatedOIB_1">  MALEN jednostavno društvo s ograničenom odgovornošću za usluge i trgovinu, OIB 43392874497</derivirana_varijabla>
  </DomainObject.Predmet.ProtustrankaFormatedOIB>
  <DomainObject.Predmet.ProtustrankaFormatedWithAdress>
    <izvorni_sadrzaj> MALEN jednostavno društvo s ograničenom odgovornošću za usluge i trgovinu, Trg J.J. Strossmayera 9 B, 48260 Križevci</izvorni_sadrzaj>
    <derivirana_varijabla naziv="DomainObject.Predmet.ProtustrankaFormatedWithAdress_1"> MALEN jednostavno društvo s ograničenom odgovornošću za usluge i trgovinu, Trg J.J. Strossmayera 9 B, 48260 Križevci</derivirana_varijabla>
  </DomainObject.Predmet.ProtustrankaFormatedWithAdress>
  <DomainObject.Predmet.ProtustrankaFormatedWithAdressOIB>
    <izvorni_sadrzaj> MALEN jednostavno društvo s ograničenom odgovornošću za usluge i trgovinu, OIB 43392874497, Trg J.J. Strossmayera 9 B, 48260 Križevci</izvorni_sadrzaj>
    <derivirana_varijabla naziv="DomainObject.Predmet.ProtustrankaFormatedWithAdressOIB_1"> MALEN jednostavno društvo s ograničenom odgovornošću za usluge i trgovinu, OIB 43392874497, Trg J.J. Strossmayera 9 B, 48260 Križevci</derivirana_varijabla>
  </DomainObject.Predmet.ProtustrankaFormatedWithAdressOIB>
  <DomainObject.Predmet.ProtustrankaWithAdress>
    <izvorni_sadrzaj>MALEN jednostavno društvo s ograničenom odgovornošću za usluge i trgovinu Trg J.J. Strossmayera 9 B, 48260 Križevci</izvorni_sadrzaj>
    <derivirana_varijabla naziv="DomainObject.Predmet.ProtustrankaWithAdress_1">MALEN jednostavno društvo s ograničenom odgovornošću za usluge i trgovinu Trg J.J. Strossmayera 9 B, 48260 Križevci</derivirana_varijabla>
  </DomainObject.Predmet.ProtustrankaWithAdress>
  <DomainObject.Predmet.ProtustrankaWithAdressOIB>
    <izvorni_sadrzaj>MALEN jednostavno društvo s ograničenom odgovornošću za usluge i trgovinu, OIB 43392874497, Trg J.J. Strossmayera 9 B, 48260 Križevci</izvorni_sadrzaj>
    <derivirana_varijabla naziv="DomainObject.Predmet.ProtustrankaWithAdressOIB_1">MALEN jednostavno društvo s ograničenom odgovornošću za usluge i trgovinu, OIB 43392874497, Trg J.J. Strossmayera 9 B, 48260 Križevci</derivirana_varijabla>
  </DomainObject.Predmet.ProtustrankaWithAdressOIB>
  <DomainObject.Predmet.ProtustrankaNazivFormated>
    <izvorni_sadrzaj>MALEN jednostavno društvo s ograničenom odgovornošću za usluge i trgovinu</izvorni_sadrzaj>
    <derivirana_varijabla naziv="DomainObject.Predmet.ProtustrankaNazivFormated_1">MALEN jednostavno društvo s ograničenom odgovornošću za usluge i trgovinu</derivirana_varijabla>
  </DomainObject.Predmet.ProtustrankaNazivFormated>
  <DomainObject.Predmet.ProtustrankaNazivFormatedOIB>
    <izvorni_sadrzaj>MALEN jednostavno društvo s ograničenom odgovornošću za usluge i trgovinu, OIB 43392874497</izvorni_sadrzaj>
    <derivirana_varijabla naziv="DomainObject.Predmet.ProtustrankaNazivFormatedOIB_1">MALEN jednostavno društvo s ograničenom odgovornošću za usluge i trgovinu, OIB 43392874497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MALEN jednostavno društvo s ograničenom odgovornošću za usluge i trgovinu</item>
    </izvorni_sadrzaj>
    <derivirana_varijabla naziv="DomainObject.Predmet.ProtuStrankaListFormated_1">
      <item>MALEN jednostavno društvo s ograničenom odgovornošću za usluge i trgovinu</item>
    </derivirana_varijabla>
  </DomainObject.Predmet.ProtuStrankaListFormated>
  <DomainObject.Predmet.ProtuStrankaListFormatedOIB>
    <izvorni_sadrzaj>
      <item>MALEN jednostavno društvo s ograničenom odgovornošću za usluge i trgovinu, OIB 43392874497</item>
    </izvorni_sadrzaj>
    <derivirana_varijabla naziv="DomainObject.Predmet.ProtuStrankaListFormatedOIB_1">
      <item>MALEN jednostavno društvo s ograničenom odgovornošću za usluge i trgovinu, OIB 43392874497</item>
    </derivirana_varijabla>
  </DomainObject.Predmet.ProtuStrankaListFormatedOIB>
  <DomainObject.Predmet.ProtuStrankaListFormatedWithAdress>
    <izvorni_sadrzaj>
      <item>MALEN jednostavno društvo s ograničenom odgovornošću za usluge i trgovinu, Trg J.J. Strossmayera 9 B, 48260 Križevci</item>
    </izvorni_sadrzaj>
    <derivirana_varijabla naziv="DomainObject.Predmet.ProtuStrankaListFormatedWithAdress_1">
      <item>MALEN jednostavno društvo s ograničenom odgovornošću za usluge i trgovinu, Trg J.J. Strossmayera 9 B, 48260 Križevci</item>
    </derivirana_varijabla>
  </DomainObject.Predmet.ProtuStrankaListFormatedWithAdress>
  <DomainObject.Predmet.ProtuStrankaListFormatedWithAdressOIB>
    <izvorni_sadrzaj>
      <item>MALEN jednostavno društvo s ograničenom odgovornošću za usluge i trgovinu, OIB 43392874497, Trg J.J. Strossmayera 9 B, 48260 Križevci</item>
    </izvorni_sadrzaj>
    <derivirana_varijabla naziv="DomainObject.Predmet.ProtuStrankaListFormatedWithAdressOIB_1">
      <item>MALEN jednostavno društvo s ograničenom odgovornošću za usluge i trgovinu, OIB 43392874497, Trg J.J. Strossmayera 9 B, 48260 Križevci</item>
    </derivirana_varijabla>
  </DomainObject.Predmet.ProtuStrankaListFormatedWithAdressOIB>
  <DomainObject.Predmet.ProtuStrankaListNazivFormated>
    <izvorni_sadrzaj>
      <item>MALEN jednostavno društvo s ograničenom odgovornošću za usluge i trgovinu</item>
    </izvorni_sadrzaj>
    <derivirana_varijabla naziv="DomainObject.Predmet.ProtuStrankaListNazivFormated_1">
      <item>MALEN jednostavno društvo s ograničenom odgovornošću za usluge i trgovinu</item>
    </derivirana_varijabla>
  </DomainObject.Predmet.ProtuStrankaListNazivFormated>
  <DomainObject.Predmet.ProtuStrankaListNazivFormatedOIB>
    <izvorni_sadrzaj>
      <item>MALEN jednostavno društvo s ograničenom odgovornošću za usluge i trgovinu, OIB 43392874497</item>
    </izvorni_sadrzaj>
    <derivirana_varijabla naziv="DomainObject.Predmet.ProtuStrankaListNazivFormatedOIB_1">
      <item>MALEN jednostavno društvo s ograničenom odgovornošću za usluge i trgovinu, OIB 43392874497</item>
    </derivirana_varijabla>
  </DomainObject.Predmet.ProtuStrankaListNazivFormatedOIB>
  <DomainObject.Predmet.OstaliListFormated>
    <izvorni_sadrzaj>
      <item>Županijsko državno odvjetništo u Varaždinu</item>
      <item>Maja Majhen</item>
    </izvorni_sadrzaj>
    <derivirana_varijabla naziv="DomainObject.Predmet.OstaliListFormated_1">
      <item>Županijsko državno odvjetništo u Varaždinu</item>
      <item>Maja Majhen</item>
    </derivirana_varijabla>
  </DomainObject.Predmet.OstaliListFormated>
  <DomainObject.Predmet.OstaliListFormatedOIB>
    <izvorni_sadrzaj>
      <item>Županijsko državno odvjetništo u Varaždinu</item>
      <item>Maja Majhen, OIB 67310876018</item>
    </izvorni_sadrzaj>
    <derivirana_varijabla naziv="DomainObject.Predmet.OstaliListFormatedOIB_1">
      <item>Županijsko državno odvjetništo u Varaždinu</item>
      <item>Maja Majhen, OIB 67310876018</item>
    </derivirana_varijabla>
  </DomainObject.Predmet.OstaliListFormatedOIB>
  <DomainObject.Predmet.OstaliListFormatedWithAdress>
    <izvorni_sadrzaj>
      <item>Županijsko državno odvjetništo u Varaždinu</item>
      <item>Maja Majhen, Trg J.J. Strossmayera 9 B., 48260 Križevci</item>
    </izvorni_sadrzaj>
    <derivirana_varijabla naziv="DomainObject.Predmet.OstaliListFormatedWithAdress_1">
      <item>Županijsko državno odvjetništo u Varaždinu</item>
      <item>Maja Majhen, Trg J.J. Strossmayera 9 B., 48260 Križevci</item>
    </derivirana_varijabla>
  </DomainObject.Predmet.OstaliListFormatedWithAdress>
  <DomainObject.Predmet.OstaliListFormatedWithAdressOIB>
    <izvorni_sadrzaj>
      <item>Županijsko državno odvjetništo u Varaždinu</item>
      <item>Maja Majhen, OIB 67310876018, Trg J.J. Strossmayera 9 B., 48260 Križevci</item>
    </izvorni_sadrzaj>
    <derivirana_varijabla naziv="DomainObject.Predmet.OstaliListFormatedWithAdressOIB_1">
      <item>Županijsko državno odvjetništo u Varaždinu</item>
      <item>Maja Majhen, OIB 67310876018, Trg J.J. Strossmayera 9 B., 48260 Križevci</item>
    </derivirana_varijabla>
  </DomainObject.Predmet.OstaliListFormatedWithAdressOIB>
  <DomainObject.Predmet.OstaliListNazivFormated>
    <izvorni_sadrzaj>
      <item>Županijsko državno odvjetništo u Varaždinu</item>
      <item>Maja Majhen</item>
    </izvorni_sadrzaj>
    <derivirana_varijabla naziv="DomainObject.Predmet.OstaliListNazivFormated_1">
      <item>Županijsko državno odvjetništo u Varaždinu</item>
      <item>Maja Majhen</item>
    </derivirana_varijabla>
  </DomainObject.Predmet.OstaliListNazivFormated>
  <DomainObject.Predmet.OstaliListNazivFormatedOIB>
    <izvorni_sadrzaj>
      <item>Županijsko državno odvjetništo u Varaždinu</item>
      <item>Maja Majhen, OIB 67310876018</item>
    </izvorni_sadrzaj>
    <derivirana_varijabla naziv="DomainObject.Predmet.OstaliListNazivFormatedOIB_1">
      <item>Županijsko državno odvjetništo u Varaždinu</item>
      <item>Maja Majhen, OIB 67310876018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St-50/2018-12</izvorni_sadrzaj>
    <derivirana_varijabla naziv="DomainObject.PoslovniBrojDokumenta_1">St-50/2018-12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MALEN jednostavno društvo s ograničenom odgovornošću za usluge i trgovinu</izvorni_sadrzaj>
    <derivirana_varijabla naziv="DomainObject.Predmet.ProtustrankaIDrugi_1">MALEN jednostavno društvo s ograničenom odgovornošću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MALEN jednostavno društvo s ograničenom odgovornošću za usluge i trgovinu, OIB 43392874497, Trg J.J. Strossmayera 9 B, 48260 Križevci</izvorni_sadrzaj>
    <derivirana_varijabla naziv="DomainObject.Predmet.ProtustrankaIDrugiAdressOIB_1">MALEN jednostavno društvo s ograničenom odgovornošću za usluge i trgovinu, OIB 43392874497, Trg J.J. Strossmayera 9 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MALEN jednostavno društvo s ograničenom odgovornošću za usluge i trgovinu</item>
      <item>Županijsko državno odvjetništo u Varaždinu</item>
      <item>Maja Majhen</item>
    </izvorni_sadrzaj>
    <derivirana_varijabla naziv="DomainObject.Predmet.SudioniciListNaziv_1">
      <item>REPUBLIKA HRVATSKA MINISTARSTVO FINANCIJA</item>
      <item>MALEN jednostavno društvo s ograničenom odgovornošću za usluge i trgovinu</item>
      <item>Županijsko državno odvjetništo u Varaždinu</item>
      <item>Maja Majhen</item>
    </derivirana_varijabla>
  </DomainObject.Predmet.SudioniciListNaziv>
  <DomainObject.Predmet.SudioniciListAdressOIB>
    <izvorni_sadrzaj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izvorni_sadrzaj>
    <derivirana_varijabla naziv="DomainObject.Predmet.SudioniciListAdressOIB_1"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C4464-56FC-4E4F-AFFF-03D1DFB92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5457</properties:Characters>
  <properties:Lines>127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2018-03-28T08:50:00Z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St-50/2018-12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