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1c94" w14:paraId="2381c9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644A6">
        <w:t>6277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C644A6">
        <w:t>MUDRA KUPOVINA d.o.o. u likvidaciji, Zagreb, Avenija V. Holjevca 29, OIB 23423358887</w:t>
      </w:r>
      <w:r>
        <w:t xml:space="preserve">, dana </w:t>
      </w:r>
      <w:r w:rsidR="005454C6">
        <w:t>21.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644A6">
        <w:t>MUDRA KUPOVINA d.o.o. u likvidaciji, Zagreb, Avenija V. Holjevca 29, OIB 23423358887</w:t>
      </w:r>
      <w:r>
        <w:t xml:space="preserve">. Stečajni postupak je otvoren dana </w:t>
      </w:r>
      <w:r w:rsidR="005454C6">
        <w:t>21. ožujka</w:t>
      </w:r>
      <w:r>
        <w:t xml:space="preserve"> 2016. godine u </w:t>
      </w:r>
      <w:r w:rsidR="00EF5074">
        <w:t>11,</w:t>
      </w:r>
      <w:r w:rsidR="00C644A6">
        <w:t>03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C644A6">
        <w:t>Dinka Trumbić, Split, Lovretska 10, OIB 43468134790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644A6">
        <w:t>MUDRA KUPOVINA d.o.o. u likvidaciji, Zagreb, Avenija V. Holjevca 29, OIB 23423358887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21.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644A6">
        <w:t>MUDRA KUPOVINA d.o.o. u likvidaciji, Zagreb, Avenija V. Holjevca 29, OIB 23423358887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EF5074">
        <w:t xml:space="preserve">je sudu dana </w:t>
      </w:r>
      <w:r w:rsidR="00C644A6">
        <w:t>16.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C644A6">
        <w:t>MUDRA KUPOVINA d.o.o. u likvidaciji, Zagreb, Avenija V. Holjevca 29, OIB 23423358887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C644A6">
        <w:t>11.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C644A6">
        <w:t>8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 xml:space="preserve">u formi prokaznog popisa imovine, iz kojeg proizlazi da dužnik </w:t>
      </w:r>
      <w:r w:rsidR="00DD5995">
        <w:t>ima neznatnu imovinu u vidu tražbina od kupaca u iznosu od 125,00 kn, te novčanih sredstava na računima u iznosu od 0,14 kn, dakle, evidentno je da je riječ o imovini koja nije dostatna za namirenje predvidivih troškova stečajnog postupka</w:t>
      </w:r>
      <w:r w:rsidR="00191059">
        <w:t>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DD5995" w:rsidR="00EB6168">
      <w:pPr>
        <w:jc w:val="center"/>
      </w:pPr>
      <w:r>
        <w:t xml:space="preserve">U Karlovcu </w:t>
      </w:r>
      <w:r w:rsidR="005454C6">
        <w:t>21.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4B51F7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4B51F7" w:rsidP="004B51F7" w:rsidR="004B51F7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DD5995">
        <w:t>Dinka Trumbić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C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644A6">
      <w:t>6277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3C70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B51F7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41766"/>
    <w:rsid w:val="00A5385E"/>
    <w:rsid w:val="00A940BE"/>
    <w:rsid w:val="00AC3E6B"/>
    <w:rsid w:val="00AD755D"/>
    <w:rsid w:val="00B1314F"/>
    <w:rsid w:val="00B226D1"/>
    <w:rsid w:val="00B52D06"/>
    <w:rsid w:val="00B71F98"/>
    <w:rsid w:val="00BA5EF8"/>
    <w:rsid w:val="00BE3247"/>
    <w:rsid w:val="00BF6514"/>
    <w:rsid w:val="00C644A6"/>
    <w:rsid w:val="00C82C2F"/>
    <w:rsid w:val="00C91084"/>
    <w:rsid w:val="00CB6C29"/>
    <w:rsid w:val="00D22802"/>
    <w:rsid w:val="00D46442"/>
    <w:rsid w:val="00D910B0"/>
    <w:rsid w:val="00DD5995"/>
    <w:rsid w:val="00DE7512"/>
    <w:rsid w:val="00DF1B94"/>
    <w:rsid w:val="00E46036"/>
    <w:rsid w:val="00EA5851"/>
    <w:rsid w:val="00EB6168"/>
    <w:rsid w:val="00EC0AAF"/>
    <w:rsid w:val="00EF507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6277</izvorni_sadrzaj>
    <derivirana_varijabla naziv="DomainObject.Predmet.Broj_1">6277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St-6277/2015</izvorni_sadrzaj>
    <derivirana_varijabla naziv="DomainObject.Predmet.OznakaBroj_1">St-6277/2015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MUDRA KUPOVINA d.o.o. u likvidaciji</izvorni_sadrzaj>
    <derivirana_varijabla naziv="DomainObject.Predmet.ProtustrankaFormated_1">  MUDRA KUPOVINA d.o.o. u likvidaciji</derivirana_varijabla>
  </DomainObject.Predmet.ProtustrankaFormated>
  <DomainObject.Predmet.ProtustrankaFormatedOIB>
    <izvorni_sadrzaj>  MUDRA KUPOVINA d.o.o. u likvidaciji, OIB 23423358887</izvorni_sadrzaj>
    <derivirana_varijabla naziv="DomainObject.Predmet.ProtustrankaFormatedOIB_1">  MUDRA KUPOVINA d.o.o. u likvidaciji, OIB 23423358887</derivirana_varijabla>
  </DomainObject.Predmet.ProtustrankaFormatedOIB>
  <DomainObject.Predmet.ProtustrankaFormatedWithAdress>
    <izvorni_sadrzaj> MUDRA KUPOVINA d.o.o. u likvidaciji, Avenija V. Holjevca 29, 10000 Zagreb</izvorni_sadrzaj>
    <derivirana_varijabla naziv="DomainObject.Predmet.ProtustrankaFormatedWithAdress_1"> MUDRA KUPOVINA d.o.o. u likvidaciji, Avenija V. Holjevca 29, 10000 Zagreb</derivirana_varijabla>
  </DomainObject.Predmet.ProtustrankaFormatedWithAdress>
  <DomainObject.Predmet.ProtustrankaFormatedWithAdressOIB>
    <izvorni_sadrzaj> MUDRA KUPOVINA d.o.o. u likvidaciji, OIB 23423358887, Avenija V. Holjevca 29, 10000 Zagreb</izvorni_sadrzaj>
    <derivirana_varijabla naziv="DomainObject.Predmet.ProtustrankaFormatedWithAdressOIB_1"> MUDRA KUPOVINA d.o.o. u likvidaciji, OIB 23423358887, Avenija V. Holjevca 29, 10000 Zagreb</derivirana_varijabla>
  </DomainObject.Predmet.ProtustrankaFormatedWithAdressOIB>
  <DomainObject.Predmet.ProtustrankaWithAdress>
    <izvorni_sadrzaj>MUDRA KUPOVINA d.o.o. u likvidaciji Avenija V. Holjevca 29, 10000 Zagreb</izvorni_sadrzaj>
    <derivirana_varijabla naziv="DomainObject.Predmet.ProtustrankaWithAdress_1">MUDRA KUPOVINA d.o.o. u likvidaciji Avenija V. Holjevca 29, 10000 Zagreb</derivirana_varijabla>
  </DomainObject.Predmet.ProtustrankaWithAdress>
  <DomainObject.Predmet.ProtustrankaWithAdressOIB>
    <izvorni_sadrzaj>MUDRA KUPOVINA d.o.o. u likvidaciji, OIB 23423358887, Avenija V. Holjevca 29, 10000 Zagreb</izvorni_sadrzaj>
    <derivirana_varijabla naziv="DomainObject.Predmet.ProtustrankaWithAdressOIB_1">MUDRA KUPOVINA d.o.o. u likvidaciji, OIB 23423358887, Avenija V. Holjevca 29, 10000 Zagreb</derivirana_varijabla>
  </DomainObject.Predmet.ProtustrankaWithAdressOIB>
  <DomainObject.Predmet.ProtustrankaNazivFormated>
    <izvorni_sadrzaj>MUDRA KUPOVINA d.o.o. u likvidaciji</izvorni_sadrzaj>
    <derivirana_varijabla naziv="DomainObject.Predmet.ProtustrankaNazivFormated_1">MUDRA KUPOVINA d.o.o. u likvidaciji</derivirana_varijabla>
  </DomainObject.Predmet.ProtustrankaNazivFormated>
  <DomainObject.Predmet.ProtustrankaNazivFormatedOIB>
    <izvorni_sadrzaj>MUDRA KUPOVINA d.o.o. u likvidaciji, OIB 23423358887</izvorni_sadrzaj>
    <derivirana_varijabla naziv="DomainObject.Predmet.ProtustrankaNazivFormatedOIB_1">MUDRA KUPOVINA d.o.o. u likvidaciji, OIB 23423358887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MUDRA KUPOVINA d.o.o. u likvidaciji</item>
    </izvorni_sadrzaj>
    <derivirana_varijabla naziv="DomainObject.Predmet.ProtuStrankaListFormated_1">
      <item>MUDRA KUPOVINA d.o.o. u likvidaciji</item>
    </derivirana_varijabla>
  </DomainObject.Predmet.ProtuStrankaListFormated>
  <DomainObject.Predmet.ProtuStrankaListFormatedOIB>
    <izvorni_sadrzaj>
      <item>MUDRA KUPOVINA d.o.o. u likvidaciji, OIB 23423358887</item>
    </izvorni_sadrzaj>
    <derivirana_varijabla naziv="DomainObject.Predmet.ProtuStrankaListFormatedOIB_1">
      <item>MUDRA KUPOVINA d.o.o. u likvidaciji, OIB 23423358887</item>
    </derivirana_varijabla>
  </DomainObject.Predmet.ProtuStrankaListFormatedOIB>
  <DomainObject.Predmet.ProtuStrankaListFormatedWithAdress>
    <izvorni_sadrzaj>
      <item>MUDRA KUPOVINA d.o.o. u likvidaciji, Avenija V. Holjevca 29, 10000 Zagreb</item>
    </izvorni_sadrzaj>
    <derivirana_varijabla naziv="DomainObject.Predmet.ProtuStrankaListFormatedWithAdress_1">
      <item>MUDRA KUPOVINA d.o.o. u likvidaciji, Avenija V. Holjevca 29, 10000 Zagreb</item>
    </derivirana_varijabla>
  </DomainObject.Predmet.ProtuStrankaListFormatedWithAdress>
  <DomainObject.Predmet.ProtuStrankaListFormatedWithAdressOIB>
    <izvorni_sadrzaj>
      <item>MUDRA KUPOVINA d.o.o. u likvidaciji, OIB 23423358887, Avenija V. Holjevca 29, 10000 Zagreb</item>
    </izvorni_sadrzaj>
    <derivirana_varijabla naziv="DomainObject.Predmet.ProtuStrankaListFormatedWithAdressOIB_1">
      <item>MUDRA KUPOVINA d.o.o. u likvidaciji, OIB 23423358887, Avenija V. Holjevca 29, 10000 Zagreb</item>
    </derivirana_varijabla>
  </DomainObject.Predmet.ProtuStrankaListFormatedWithAdressOIB>
  <DomainObject.Predmet.ProtuStrankaListNazivFormated>
    <izvorni_sadrzaj>
      <item>MUDRA KUPOVINA d.o.o. u likvidaciji</item>
    </izvorni_sadrzaj>
    <derivirana_varijabla naziv="DomainObject.Predmet.ProtuStrankaListNazivFormated_1">
      <item>MUDRA KUPOVINA d.o.o. u likvidaciji</item>
    </derivirana_varijabla>
  </DomainObject.Predmet.ProtuStrankaListNazivFormated>
  <DomainObject.Predmet.ProtuStrankaListNazivFormatedOIB>
    <izvorni_sadrzaj>
      <item>MUDRA KUPOVINA d.o.o. u likvidaciji, OIB 23423358887</item>
    </izvorni_sadrzaj>
    <derivirana_varijabla naziv="DomainObject.Predmet.ProtuStrankaListNazivFormatedOIB_1">
      <item>MUDRA KUPOVINA d.o.o. u likvidaciji, OIB 23423358887</item>
    </derivirana_varijabla>
  </DomainObject.Predmet.ProtuStrankaListNazivFormatedOIB>
  <DomainObject.Predmet.OstaliListFormated>
    <izvorni_sadrzaj>
      <item>Zrinka Borak-krmar</item>
    </izvorni_sadrzaj>
    <derivirana_varijabla naziv="DomainObject.Predmet.OstaliListFormated_1">
      <item>Zrinka Borak-krmar</item>
    </derivirana_varijabla>
  </DomainObject.Predmet.OstaliListFormated>
  <DomainObject.Predmet.OstaliListFormatedOIB>
    <izvorni_sadrzaj>
      <item>Zrinka Borak-krmar, OIB 43088768324</item>
    </izvorni_sadrzaj>
    <derivirana_varijabla naziv="DomainObject.Predmet.OstaliListFormatedOIB_1">
      <item>Zrinka Borak-krmar, OIB 43088768324</item>
    </derivirana_varijabla>
  </DomainObject.Predmet.OstaliListFormatedOIB>
  <DomainObject.Predmet.OstaliListFormatedWithAdress>
    <izvorni_sadrzaj>
      <item>Zrinka Borak-krmar, Vida Došena 36, 10000 Zagreb</item>
    </izvorni_sadrzaj>
    <derivirana_varijabla naziv="DomainObject.Predmet.OstaliListFormatedWithAdress_1">
      <item>Zrinka Borak-krmar, Vida Došena 36, 10000 Zagreb</item>
    </derivirana_varijabla>
  </DomainObject.Predmet.OstaliListFormatedWithAdress>
  <DomainObject.Predmet.OstaliListFormatedWithAdressOIB>
    <izvorni_sadrzaj>
      <item>Zrinka Borak-krmar, OIB 43088768324, Vida Došena 36, 10000 Zagreb</item>
    </izvorni_sadrzaj>
    <derivirana_varijabla naziv="DomainObject.Predmet.OstaliListFormatedWithAdressOIB_1">
      <item>Zrinka Borak-krmar, OIB 43088768324, Vida Došena 36, 10000 Zagreb</item>
    </derivirana_varijabla>
  </DomainObject.Predmet.OstaliListFormatedWithAdressOIB>
  <DomainObject.Predmet.OstaliListNazivFormated>
    <izvorni_sadrzaj>
      <item>Zrinka Borak-krmar</item>
    </izvorni_sadrzaj>
    <derivirana_varijabla naziv="DomainObject.Predmet.OstaliListNazivFormated_1">
      <item>Zrinka Borak-krmar</item>
    </derivirana_varijabla>
  </DomainObject.Predmet.OstaliListNazivFormated>
  <DomainObject.Predmet.OstaliListNazivFormatedOIB>
    <izvorni_sadrzaj>
      <item>Zrinka Borak-krmar, OIB 43088768324</item>
    </izvorni_sadrzaj>
    <derivirana_varijabla naziv="DomainObject.Predmet.OstaliListNazivFormatedOIB_1">
      <item>Zrinka Borak-krmar, OIB 43088768324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MUDRA KUPOVINA d.o.o. u likvidaciji</izvorni_sadrzaj>
    <derivirana_varijabla naziv="DomainObject.Predmet.ProtustrankaIDrugi_1">MUDRA KUPOVINA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MUDRA KUPOVINA d.o.o. u likvidaciji, OIB 23423358887, Avenija V. Holjevca 29, 10000 Zagreb</izvorni_sadrzaj>
    <derivirana_varijabla naziv="DomainObject.Predmet.ProtustrankaIDrugiAdressOIB_1">MUDRA KUPOVINA d.o.o. u likvidaciji, OIB 23423358887,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MUDRA KUPOVINA d.o.o. u likvidaciji</item>
      <item>Zrinka Borak-krmar</item>
    </izvorni_sadrzaj>
    <derivirana_varijabla naziv="DomainObject.Predmet.SudioniciListNaziv_1">
      <item>FINA Regionalni centar Zagreb</item>
      <item>MUDRA KUPOVINA d.o.o. u likvidaciji</item>
      <item>Zrinka Borak-krmar</item>
    </derivirana_varijabla>
  </DomainObject.Predmet.SudioniciListNaziv>
  <DomainObject.Predmet.SudioniciListAdressOIB>
    <izvorni_sadrzaj>
      <item>FINA Regionalni centar Zagreb, OIB 85821130368, Trg svibanjskih žrtava 1995. 1,10000 Zagreb</item>
      <item>MUDRA KUPOVINA d.o.o. u likvidaciji, OIB 23423358887, Avenija V. Holjevca 29,10000 Zagreb</item>
      <item>Zrinka Borak-krmar, OIB 43088768324, Vida Došena 36,10000 Zagreb</item>
    </izvorni_sadrzaj>
    <derivirana_varijabla naziv="DomainObject.Predmet.SudioniciListAdressOIB_1">
      <item>FINA Regionalni centar Zagreb, OIB 85821130368, Trg svibanjskih žrtava 1995. 1,10000 Zagreb</item>
      <item>MUDRA KUPOVINA d.o.o. u likvidaciji, OIB 23423358887, Avenija V. Holjevca 29,10000 Zagreb</item>
      <item>Zrinka Borak-krmar, OIB 43088768324, Vida Došena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23423358887</item>
      <item>, OIB 43088768324</item>
    </izvorni_sadrzaj>
    <derivirana_varijabla naziv="DomainObject.Predmet.SudioniciListNazivOIB_1">
      <item>, OIB 85821130368</item>
      <item>, OIB 23423358887</item>
      <item>, OIB 43088768324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3384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2016-03-21T10:04:00Z</dcterms:created>
  <dc:creator>gboljkovac</dc:creator>
  <cp:lastModifiedBy>Goranka Boljkovac</cp:lastModifiedBy>
  <cp:lastPrinted>2016-03-21T10:04:00Z</cp:lastPrinted>
  <dcterms:modified xmlns:xsi="http://www.w3.org/2001/XMLSchema-instance" xsi:type="dcterms:W3CDTF">2016-03-21T10:04:00Z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